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2ED1" w:rsidRPr="00EA610D" w:rsidRDefault="00232ED1" w:rsidP="00EA610D">
      <w:pPr>
        <w:pStyle w:val="NoSpacing"/>
        <w:rPr>
          <w:rFonts w:ascii="Comic Sans MS" w:hAnsi="Comic Sans MS"/>
          <w:sz w:val="20"/>
          <w:szCs w:val="20"/>
        </w:rPr>
      </w:pPr>
      <w:r w:rsidRPr="00EA610D">
        <w:rPr>
          <w:rFonts w:ascii="Comic Sans MS" w:hAnsi="Comic Sans MS"/>
          <w:sz w:val="20"/>
          <w:szCs w:val="20"/>
        </w:rPr>
        <w:t>Okulun Adı</w:t>
      </w:r>
      <w:r w:rsidRPr="00EA610D">
        <w:rPr>
          <w:rFonts w:ascii="Comic Sans MS" w:hAnsi="Comic Sans MS"/>
          <w:sz w:val="20"/>
          <w:szCs w:val="20"/>
        </w:rPr>
        <w:tab/>
        <w:t xml:space="preserve">    : </w:t>
      </w:r>
    </w:p>
    <w:p w:rsidR="00232ED1" w:rsidRPr="00EA610D" w:rsidRDefault="00232ED1" w:rsidP="00EA610D">
      <w:pPr>
        <w:pStyle w:val="NoSpacing"/>
        <w:rPr>
          <w:rFonts w:ascii="Comic Sans MS" w:hAnsi="Comic Sans MS"/>
          <w:sz w:val="20"/>
          <w:szCs w:val="20"/>
        </w:rPr>
      </w:pPr>
      <w:r>
        <w:rPr>
          <w:rFonts w:ascii="Comic Sans MS" w:hAnsi="Comic Sans MS"/>
          <w:sz w:val="20"/>
          <w:szCs w:val="20"/>
        </w:rPr>
        <w:t xml:space="preserve">Tarih     </w:t>
      </w:r>
      <w:r>
        <w:rPr>
          <w:rFonts w:ascii="Comic Sans MS" w:hAnsi="Comic Sans MS"/>
          <w:sz w:val="20"/>
          <w:szCs w:val="20"/>
        </w:rPr>
        <w:tab/>
        <w:t xml:space="preserve">    :  03.10.2016</w:t>
      </w:r>
    </w:p>
    <w:p w:rsidR="00232ED1" w:rsidRPr="00EA610D" w:rsidRDefault="00232ED1" w:rsidP="00EA610D">
      <w:pPr>
        <w:pStyle w:val="NoSpacing"/>
        <w:rPr>
          <w:rFonts w:ascii="Comic Sans MS" w:hAnsi="Comic Sans MS"/>
          <w:sz w:val="20"/>
          <w:szCs w:val="20"/>
        </w:rPr>
      </w:pPr>
      <w:r w:rsidRPr="00EA610D">
        <w:rPr>
          <w:rFonts w:ascii="Comic Sans MS" w:hAnsi="Comic Sans MS"/>
          <w:sz w:val="20"/>
          <w:szCs w:val="20"/>
        </w:rPr>
        <w:t>Yaş Grubu (Ay)    :  48-66</w:t>
      </w:r>
    </w:p>
    <w:p w:rsidR="00232ED1" w:rsidRPr="00EA610D" w:rsidRDefault="00232ED1" w:rsidP="00EA610D">
      <w:pPr>
        <w:pStyle w:val="NoSpacing"/>
        <w:rPr>
          <w:rFonts w:ascii="Comic Sans MS" w:hAnsi="Comic Sans MS"/>
          <w:sz w:val="20"/>
          <w:szCs w:val="20"/>
        </w:rPr>
      </w:pPr>
      <w:r>
        <w:rPr>
          <w:rFonts w:ascii="Comic Sans MS" w:hAnsi="Comic Sans MS"/>
          <w:sz w:val="20"/>
          <w:szCs w:val="20"/>
        </w:rPr>
        <w:t>Öğretmenin adı   :</w:t>
      </w:r>
    </w:p>
    <w:p w:rsidR="00232ED1" w:rsidRPr="00EA610D" w:rsidRDefault="00232ED1" w:rsidP="00EA610D">
      <w:pPr>
        <w:pStyle w:val="NoSpacing"/>
        <w:jc w:val="center"/>
        <w:rPr>
          <w:rFonts w:ascii="Comic Sans MS" w:hAnsi="Comic Sans MS"/>
          <w:sz w:val="20"/>
          <w:szCs w:val="20"/>
        </w:rPr>
      </w:pPr>
      <w:r w:rsidRPr="00EA610D">
        <w:rPr>
          <w:rFonts w:ascii="Comic Sans MS" w:hAnsi="Comic Sans MS"/>
          <w:sz w:val="20"/>
          <w:szCs w:val="20"/>
        </w:rPr>
        <w:t>EĞİTİM AKIŞI</w:t>
      </w:r>
    </w:p>
    <w:p w:rsidR="00232ED1" w:rsidRPr="00EA610D" w:rsidRDefault="00232ED1" w:rsidP="00EA610D">
      <w:pPr>
        <w:pStyle w:val="NoSpacing"/>
        <w:jc w:val="both"/>
        <w:rPr>
          <w:rFonts w:ascii="Comic Sans MS" w:hAnsi="Comic Sans MS"/>
          <w:sz w:val="20"/>
          <w:szCs w:val="20"/>
        </w:rPr>
      </w:pPr>
      <w:r w:rsidRPr="00EA610D">
        <w:rPr>
          <w:rFonts w:ascii="Comic Sans MS" w:hAnsi="Comic Sans MS"/>
          <w:sz w:val="20"/>
          <w:szCs w:val="20"/>
        </w:rPr>
        <w:t>Güne Başlama Zamanı</w:t>
      </w:r>
    </w:p>
    <w:p w:rsidR="00232ED1" w:rsidRPr="00EA610D" w:rsidRDefault="00232ED1" w:rsidP="00EA610D">
      <w:pPr>
        <w:pStyle w:val="NoSpacing"/>
        <w:jc w:val="both"/>
        <w:rPr>
          <w:rFonts w:ascii="Comic Sans MS" w:hAnsi="Comic Sans MS"/>
          <w:sz w:val="20"/>
          <w:szCs w:val="20"/>
        </w:rPr>
      </w:pPr>
      <w:r w:rsidRPr="00EA610D">
        <w:rPr>
          <w:rFonts w:ascii="Comic Sans MS" w:hAnsi="Comic Sans MS"/>
          <w:sz w:val="20"/>
          <w:szCs w:val="20"/>
        </w:rPr>
        <w:t>Çocuklar gelmeden önce ‘’Dünya Çocuk Günü’’ne uygun pano hazırlanır. Masalardan birinin  üzerine farklı ülkelerin çocuklarına ait çeşitli maskeler bırakılır. Çocuklara masadaki maskeleri takmaları söylenir. Çocukların maskelerle serbest oyun oynamalarına izin verilir.</w:t>
      </w:r>
    </w:p>
    <w:p w:rsidR="00232ED1" w:rsidRPr="00EA610D" w:rsidRDefault="00232ED1" w:rsidP="00EA610D">
      <w:pPr>
        <w:pStyle w:val="NoSpacing"/>
        <w:jc w:val="both"/>
        <w:rPr>
          <w:rFonts w:ascii="Comic Sans MS" w:hAnsi="Comic Sans MS"/>
          <w:sz w:val="20"/>
          <w:szCs w:val="20"/>
        </w:rPr>
      </w:pPr>
      <w:r w:rsidRPr="00EA610D">
        <w:rPr>
          <w:rFonts w:ascii="Comic Sans MS" w:hAnsi="Comic Sans MS"/>
          <w:sz w:val="20"/>
          <w:szCs w:val="20"/>
        </w:rPr>
        <w:t>Oyun Zamanı</w:t>
      </w:r>
    </w:p>
    <w:p w:rsidR="00232ED1" w:rsidRPr="00EA610D" w:rsidRDefault="00232ED1" w:rsidP="00EA610D">
      <w:pPr>
        <w:pStyle w:val="NoSpacing"/>
        <w:jc w:val="both"/>
        <w:rPr>
          <w:rFonts w:ascii="Comic Sans MS" w:hAnsi="Comic Sans MS"/>
          <w:sz w:val="20"/>
          <w:szCs w:val="20"/>
        </w:rPr>
      </w:pPr>
      <w:r w:rsidRPr="00EA610D">
        <w:rPr>
          <w:rFonts w:ascii="Comic Sans MS" w:hAnsi="Comic Sans MS"/>
          <w:sz w:val="20"/>
          <w:szCs w:val="20"/>
        </w:rPr>
        <w:t>Oyun zamanı bitiminde "bizler çalışkan çocuklarız, koşar oynar zıplarız, etkinliğimiz bitince, sınıfımızı toplarız ‘’denilerek, gerekli hazırlıklar yapılır ve temizlik ihtiyaçlarını gideren çocuklar kahvaltıya geçmek için sıra olurlar.</w:t>
      </w:r>
    </w:p>
    <w:p w:rsidR="00232ED1" w:rsidRPr="00EA610D" w:rsidRDefault="00232ED1" w:rsidP="00EA610D">
      <w:pPr>
        <w:pStyle w:val="NoSpacing"/>
        <w:rPr>
          <w:rFonts w:ascii="Comic Sans MS" w:hAnsi="Comic Sans MS"/>
          <w:b/>
          <w:sz w:val="20"/>
          <w:szCs w:val="20"/>
        </w:rPr>
      </w:pPr>
      <w:r w:rsidRPr="00EA610D">
        <w:rPr>
          <w:rFonts w:ascii="Comic Sans MS" w:hAnsi="Comic Sans MS"/>
          <w:b/>
          <w:sz w:val="20"/>
          <w:szCs w:val="20"/>
        </w:rPr>
        <w:t>Kahvaltı - Temizlik</w:t>
      </w:r>
    </w:p>
    <w:p w:rsidR="00232ED1" w:rsidRPr="00EA610D" w:rsidRDefault="00232ED1" w:rsidP="00EA610D">
      <w:pPr>
        <w:pStyle w:val="NoSpacing"/>
        <w:rPr>
          <w:rFonts w:ascii="Comic Sans MS" w:hAnsi="Comic Sans MS"/>
          <w:sz w:val="20"/>
          <w:szCs w:val="20"/>
        </w:rPr>
      </w:pPr>
      <w:r w:rsidRPr="00EA610D">
        <w:rPr>
          <w:rFonts w:ascii="Comic Sans MS" w:hAnsi="Comic Sans MS"/>
          <w:sz w:val="20"/>
          <w:szCs w:val="20"/>
        </w:rPr>
        <w:t>Etkinlik Zamanı</w:t>
      </w:r>
    </w:p>
    <w:p w:rsidR="00232ED1" w:rsidRPr="00EA610D" w:rsidRDefault="00232ED1" w:rsidP="00EA610D">
      <w:pPr>
        <w:pStyle w:val="NoSpacing"/>
        <w:rPr>
          <w:rFonts w:ascii="Comic Sans MS" w:hAnsi="Comic Sans MS"/>
          <w:sz w:val="20"/>
          <w:szCs w:val="20"/>
        </w:rPr>
      </w:pPr>
      <w:r w:rsidRPr="00EA610D">
        <w:rPr>
          <w:rFonts w:ascii="Comic Sans MS" w:hAnsi="Comic Sans MS"/>
          <w:sz w:val="20"/>
          <w:szCs w:val="20"/>
        </w:rPr>
        <w:t>" DÜNYA ÇOCUK GÜNÜ " isimli bütünleştirilmiş Türkçe ve sanat etkinliği</w:t>
      </w:r>
    </w:p>
    <w:p w:rsidR="00232ED1" w:rsidRPr="00EA610D" w:rsidRDefault="00232ED1" w:rsidP="00EA610D">
      <w:pPr>
        <w:pStyle w:val="NoSpacing"/>
        <w:rPr>
          <w:rFonts w:ascii="Comic Sans MS" w:hAnsi="Comic Sans MS"/>
          <w:b/>
          <w:sz w:val="20"/>
          <w:szCs w:val="20"/>
        </w:rPr>
      </w:pPr>
      <w:r w:rsidRPr="00EA610D">
        <w:rPr>
          <w:rFonts w:ascii="Comic Sans MS" w:hAnsi="Comic Sans MS"/>
          <w:b/>
          <w:sz w:val="20"/>
          <w:szCs w:val="20"/>
        </w:rPr>
        <w:t>Öğle Yemeği, Temizlik</w:t>
      </w:r>
    </w:p>
    <w:p w:rsidR="00232ED1" w:rsidRPr="00EA610D" w:rsidRDefault="00232ED1" w:rsidP="00EA610D">
      <w:pPr>
        <w:pStyle w:val="NoSpacing"/>
        <w:rPr>
          <w:rFonts w:ascii="Comic Sans MS" w:hAnsi="Comic Sans MS"/>
          <w:b/>
          <w:sz w:val="20"/>
          <w:szCs w:val="20"/>
        </w:rPr>
      </w:pPr>
      <w:r w:rsidRPr="00EA610D">
        <w:rPr>
          <w:rFonts w:ascii="Comic Sans MS" w:hAnsi="Comic Sans MS"/>
          <w:b/>
          <w:sz w:val="20"/>
          <w:szCs w:val="20"/>
        </w:rPr>
        <w:t xml:space="preserve">Dinlenme            </w:t>
      </w:r>
    </w:p>
    <w:p w:rsidR="00232ED1" w:rsidRPr="00EA610D" w:rsidRDefault="00232ED1" w:rsidP="00EA610D">
      <w:pPr>
        <w:pStyle w:val="NoSpacing"/>
        <w:rPr>
          <w:rFonts w:ascii="Comic Sans MS" w:hAnsi="Comic Sans MS"/>
          <w:b/>
          <w:sz w:val="20"/>
          <w:szCs w:val="20"/>
        </w:rPr>
      </w:pPr>
      <w:r w:rsidRPr="00EA610D">
        <w:rPr>
          <w:rFonts w:ascii="Comic Sans MS" w:hAnsi="Comic Sans MS"/>
          <w:b/>
          <w:sz w:val="20"/>
          <w:szCs w:val="20"/>
        </w:rPr>
        <w:t>Kahvaltı, Temizlik</w:t>
      </w:r>
    </w:p>
    <w:p w:rsidR="00232ED1" w:rsidRPr="00EA610D" w:rsidRDefault="00232ED1" w:rsidP="00EA610D">
      <w:pPr>
        <w:pStyle w:val="NoSpacing"/>
        <w:rPr>
          <w:rFonts w:ascii="Comic Sans MS" w:hAnsi="Comic Sans MS"/>
          <w:sz w:val="20"/>
          <w:szCs w:val="20"/>
        </w:rPr>
      </w:pPr>
      <w:r w:rsidRPr="00EA610D">
        <w:rPr>
          <w:rFonts w:ascii="Comic Sans MS" w:hAnsi="Comic Sans MS"/>
          <w:sz w:val="20"/>
          <w:szCs w:val="20"/>
        </w:rPr>
        <w:t>Etkinlik Zamanı</w:t>
      </w:r>
    </w:p>
    <w:p w:rsidR="00232ED1" w:rsidRPr="00EA610D" w:rsidRDefault="00232ED1" w:rsidP="00EA610D">
      <w:pPr>
        <w:pStyle w:val="NoSpacing"/>
        <w:rPr>
          <w:rFonts w:ascii="Comic Sans MS" w:hAnsi="Comic Sans MS"/>
          <w:sz w:val="20"/>
          <w:szCs w:val="20"/>
        </w:rPr>
      </w:pPr>
      <w:r w:rsidRPr="00EA610D">
        <w:rPr>
          <w:rFonts w:ascii="Comic Sans MS" w:hAnsi="Comic Sans MS"/>
          <w:sz w:val="20"/>
          <w:szCs w:val="20"/>
        </w:rPr>
        <w:t>"BIR DÜNYA BIRAKIN ’’ isimli müzik etkinliği</w:t>
      </w:r>
    </w:p>
    <w:p w:rsidR="00232ED1" w:rsidRPr="00EA610D" w:rsidRDefault="00232ED1" w:rsidP="00EA610D">
      <w:pPr>
        <w:pStyle w:val="NoSpacing"/>
        <w:rPr>
          <w:rFonts w:ascii="Comic Sans MS" w:hAnsi="Comic Sans MS"/>
          <w:sz w:val="20"/>
          <w:szCs w:val="20"/>
        </w:rPr>
      </w:pPr>
      <w:r w:rsidRPr="00EA610D">
        <w:rPr>
          <w:rFonts w:ascii="Comic Sans MS" w:hAnsi="Comic Sans MS"/>
          <w:sz w:val="20"/>
          <w:szCs w:val="20"/>
        </w:rPr>
        <w:t>Oyun Zamanı</w:t>
      </w:r>
      <w:r>
        <w:rPr>
          <w:rFonts w:ascii="Comic Sans MS" w:hAnsi="Comic Sans MS"/>
          <w:sz w:val="20"/>
          <w:szCs w:val="20"/>
        </w:rPr>
        <w:t xml:space="preserve">:  </w:t>
      </w:r>
      <w:r w:rsidRPr="00EA610D">
        <w:rPr>
          <w:rFonts w:ascii="Comic Sans MS" w:hAnsi="Comic Sans MS"/>
          <w:sz w:val="20"/>
          <w:szCs w:val="20"/>
        </w:rPr>
        <w:t xml:space="preserve">Öğrenme merkezlerinde oyun. </w:t>
      </w:r>
    </w:p>
    <w:p w:rsidR="00232ED1" w:rsidRPr="00EA610D" w:rsidRDefault="00232ED1" w:rsidP="00EA610D">
      <w:pPr>
        <w:pStyle w:val="NoSpacing"/>
        <w:rPr>
          <w:rFonts w:ascii="Comic Sans MS" w:hAnsi="Comic Sans MS"/>
          <w:sz w:val="20"/>
          <w:szCs w:val="20"/>
        </w:rPr>
      </w:pPr>
      <w:r w:rsidRPr="00EA610D">
        <w:rPr>
          <w:rFonts w:ascii="Comic Sans MS" w:hAnsi="Comic Sans MS"/>
          <w:sz w:val="20"/>
          <w:szCs w:val="20"/>
        </w:rPr>
        <w:t>Günü Değerlendirme Zamanı</w:t>
      </w:r>
    </w:p>
    <w:p w:rsidR="00232ED1" w:rsidRPr="00EA610D" w:rsidRDefault="00232ED1" w:rsidP="00EA610D">
      <w:pPr>
        <w:pStyle w:val="NoSpacing"/>
        <w:rPr>
          <w:rFonts w:ascii="Comic Sans MS" w:hAnsi="Comic Sans MS"/>
          <w:sz w:val="20"/>
          <w:szCs w:val="20"/>
        </w:rPr>
      </w:pPr>
      <w:r w:rsidRPr="00EA610D">
        <w:rPr>
          <w:rFonts w:ascii="Comic Sans MS" w:hAnsi="Comic Sans MS"/>
          <w:sz w:val="20"/>
          <w:szCs w:val="20"/>
        </w:rPr>
        <w:t>*</w:t>
      </w:r>
    </w:p>
    <w:p w:rsidR="00232ED1" w:rsidRPr="00EA610D" w:rsidRDefault="00232ED1" w:rsidP="00EA610D">
      <w:pPr>
        <w:pStyle w:val="NoSpacing"/>
        <w:rPr>
          <w:rFonts w:ascii="Comic Sans MS" w:hAnsi="Comic Sans MS"/>
          <w:sz w:val="20"/>
          <w:szCs w:val="20"/>
        </w:rPr>
      </w:pPr>
      <w:r w:rsidRPr="00EA610D">
        <w:rPr>
          <w:rFonts w:ascii="Comic Sans MS" w:hAnsi="Comic Sans MS"/>
          <w:sz w:val="20"/>
          <w:szCs w:val="20"/>
        </w:rPr>
        <w:t>*</w:t>
      </w:r>
    </w:p>
    <w:p w:rsidR="00232ED1" w:rsidRPr="00EA610D" w:rsidRDefault="00232ED1" w:rsidP="00EA610D">
      <w:pPr>
        <w:pStyle w:val="NoSpacing"/>
        <w:rPr>
          <w:rFonts w:ascii="Comic Sans MS" w:hAnsi="Comic Sans MS"/>
          <w:sz w:val="20"/>
          <w:szCs w:val="20"/>
        </w:rPr>
      </w:pPr>
      <w:r w:rsidRPr="00EA610D">
        <w:rPr>
          <w:rFonts w:ascii="Comic Sans MS" w:hAnsi="Comic Sans MS"/>
          <w:sz w:val="20"/>
          <w:szCs w:val="20"/>
        </w:rPr>
        <w:t>*</w:t>
      </w:r>
    </w:p>
    <w:p w:rsidR="00232ED1" w:rsidRPr="00EA610D" w:rsidRDefault="00232ED1" w:rsidP="00EA610D">
      <w:pPr>
        <w:pStyle w:val="NoSpacing"/>
        <w:rPr>
          <w:rFonts w:ascii="Comic Sans MS" w:hAnsi="Comic Sans MS"/>
          <w:sz w:val="20"/>
          <w:szCs w:val="20"/>
        </w:rPr>
      </w:pPr>
      <w:r w:rsidRPr="00EA610D">
        <w:rPr>
          <w:rFonts w:ascii="Comic Sans MS" w:hAnsi="Comic Sans MS"/>
          <w:sz w:val="20"/>
          <w:szCs w:val="20"/>
        </w:rPr>
        <w:t xml:space="preserve">Eve Gidiş </w:t>
      </w:r>
    </w:p>
    <w:p w:rsidR="00232ED1" w:rsidRPr="00EA610D" w:rsidRDefault="00232ED1" w:rsidP="00EA610D">
      <w:pPr>
        <w:pStyle w:val="NoSpacing"/>
        <w:rPr>
          <w:rFonts w:ascii="Comic Sans MS" w:hAnsi="Comic Sans MS"/>
          <w:sz w:val="20"/>
          <w:szCs w:val="20"/>
        </w:rPr>
      </w:pPr>
      <w:r w:rsidRPr="00EA610D">
        <w:rPr>
          <w:rFonts w:ascii="Comic Sans MS" w:hAnsi="Comic Sans MS"/>
          <w:sz w:val="20"/>
          <w:szCs w:val="20"/>
        </w:rPr>
        <w:t>Hazırlıklar tamamlanır ve çocuklarla vedalaşıp ayrılır.</w:t>
      </w:r>
    </w:p>
    <w:p w:rsidR="00232ED1" w:rsidRPr="00EA610D" w:rsidRDefault="00232ED1" w:rsidP="00EA610D">
      <w:pPr>
        <w:pStyle w:val="NoSpacing"/>
        <w:rPr>
          <w:rFonts w:ascii="Comic Sans MS" w:hAnsi="Comic Sans MS"/>
          <w:sz w:val="20"/>
          <w:szCs w:val="20"/>
        </w:rPr>
      </w:pPr>
      <w:r w:rsidRPr="00EA610D">
        <w:rPr>
          <w:rFonts w:ascii="Comic Sans MS" w:hAnsi="Comic Sans MS"/>
          <w:sz w:val="20"/>
          <w:szCs w:val="20"/>
        </w:rPr>
        <w:t>Genel Değerlendirme:</w:t>
      </w:r>
    </w:p>
    <w:p w:rsidR="00232ED1" w:rsidRPr="00EA610D" w:rsidRDefault="00232ED1" w:rsidP="00EA610D">
      <w:pPr>
        <w:pStyle w:val="NoSpacing"/>
        <w:rPr>
          <w:rFonts w:ascii="Comic Sans MS" w:hAnsi="Comic Sans MS"/>
          <w:sz w:val="20"/>
          <w:szCs w:val="20"/>
        </w:rPr>
      </w:pPr>
      <w:r w:rsidRPr="00EA610D">
        <w:rPr>
          <w:rFonts w:ascii="Comic Sans MS" w:hAnsi="Comic Sans MS"/>
          <w:sz w:val="20"/>
          <w:szCs w:val="20"/>
        </w:rPr>
        <w:t>*</w:t>
      </w:r>
    </w:p>
    <w:p w:rsidR="00232ED1" w:rsidRPr="00EA610D" w:rsidRDefault="00232ED1" w:rsidP="00EA610D">
      <w:pPr>
        <w:pStyle w:val="NoSpacing"/>
        <w:rPr>
          <w:rFonts w:ascii="Comic Sans MS" w:hAnsi="Comic Sans MS"/>
          <w:sz w:val="20"/>
          <w:szCs w:val="20"/>
        </w:rPr>
      </w:pPr>
      <w:r w:rsidRPr="00EA610D">
        <w:rPr>
          <w:rFonts w:ascii="Comic Sans MS" w:hAnsi="Comic Sans MS"/>
          <w:sz w:val="20"/>
          <w:szCs w:val="20"/>
        </w:rPr>
        <w:t>*</w:t>
      </w:r>
    </w:p>
    <w:p w:rsidR="00232ED1" w:rsidRPr="00EA610D" w:rsidRDefault="00232ED1" w:rsidP="00EA610D">
      <w:pPr>
        <w:pStyle w:val="NoSpacing"/>
        <w:rPr>
          <w:rFonts w:ascii="Comic Sans MS" w:hAnsi="Comic Sans MS"/>
          <w:sz w:val="20"/>
          <w:szCs w:val="20"/>
        </w:rPr>
      </w:pPr>
      <w:r w:rsidRPr="00EA610D">
        <w:rPr>
          <w:rFonts w:ascii="Comic Sans MS" w:hAnsi="Comic Sans MS"/>
          <w:sz w:val="20"/>
          <w:szCs w:val="20"/>
        </w:rPr>
        <w:t>*</w:t>
      </w:r>
    </w:p>
    <w:p w:rsidR="00232ED1" w:rsidRDefault="00232ED1" w:rsidP="00EA610D">
      <w:pPr>
        <w:pStyle w:val="NoSpacing"/>
        <w:rPr>
          <w:rFonts w:ascii="Comic Sans MS" w:hAnsi="Comic Sans MS"/>
          <w:b/>
          <w:sz w:val="20"/>
          <w:szCs w:val="20"/>
        </w:rPr>
      </w:pPr>
    </w:p>
    <w:p w:rsidR="00232ED1" w:rsidRDefault="00232ED1" w:rsidP="00C910F1">
      <w:pPr>
        <w:pStyle w:val="NoSpacing"/>
        <w:jc w:val="center"/>
        <w:rPr>
          <w:rFonts w:ascii="Comic Sans MS" w:hAnsi="Comic Sans MS"/>
          <w:b/>
          <w:sz w:val="20"/>
          <w:szCs w:val="20"/>
        </w:rPr>
      </w:pPr>
    </w:p>
    <w:p w:rsidR="00232ED1" w:rsidRPr="001D5D04" w:rsidRDefault="00232ED1" w:rsidP="00C910F1">
      <w:pPr>
        <w:pStyle w:val="NoSpacing"/>
        <w:jc w:val="center"/>
        <w:rPr>
          <w:rFonts w:ascii="Comic Sans MS" w:hAnsi="Comic Sans MS"/>
          <w:b/>
          <w:sz w:val="20"/>
          <w:szCs w:val="20"/>
        </w:rPr>
      </w:pPr>
      <w:r>
        <w:rPr>
          <w:rFonts w:ascii="Comic Sans MS" w:hAnsi="Comic Sans MS"/>
          <w:b/>
          <w:sz w:val="20"/>
          <w:szCs w:val="20"/>
        </w:rPr>
        <w:t>E</w:t>
      </w:r>
      <w:r w:rsidRPr="001D5D04">
        <w:rPr>
          <w:rFonts w:ascii="Comic Sans MS" w:hAnsi="Comic Sans MS"/>
          <w:b/>
          <w:sz w:val="20"/>
          <w:szCs w:val="20"/>
        </w:rPr>
        <w:t>TKİ</w:t>
      </w:r>
      <w:bookmarkStart w:id="0" w:name="_GoBack"/>
      <w:bookmarkEnd w:id="0"/>
      <w:r w:rsidRPr="001D5D04">
        <w:rPr>
          <w:rFonts w:ascii="Comic Sans MS" w:hAnsi="Comic Sans MS"/>
          <w:b/>
          <w:sz w:val="20"/>
          <w:szCs w:val="20"/>
        </w:rPr>
        <w:t>NLİK  PLANI</w:t>
      </w:r>
    </w:p>
    <w:p w:rsidR="00232ED1" w:rsidRPr="001D5D04" w:rsidRDefault="00232ED1" w:rsidP="00C910F1">
      <w:pPr>
        <w:pStyle w:val="NoSpacing"/>
        <w:jc w:val="center"/>
        <w:rPr>
          <w:rFonts w:ascii="Comic Sans MS" w:hAnsi="Comic Sans MS"/>
          <w:b/>
          <w:sz w:val="20"/>
          <w:szCs w:val="20"/>
        </w:rPr>
      </w:pPr>
      <w:r w:rsidRPr="001D5D04">
        <w:rPr>
          <w:rFonts w:ascii="Comic Sans MS" w:hAnsi="Comic Sans MS"/>
          <w:b/>
          <w:sz w:val="20"/>
          <w:szCs w:val="20"/>
        </w:rPr>
        <w:t>DÜNYA ÇOCUK GÜNÜ</w:t>
      </w:r>
    </w:p>
    <w:p w:rsidR="00232ED1" w:rsidRPr="001D5D04" w:rsidRDefault="00232ED1" w:rsidP="00691096">
      <w:pPr>
        <w:pStyle w:val="NoSpacing"/>
        <w:rPr>
          <w:rFonts w:ascii="Comic Sans MS" w:hAnsi="Comic Sans MS"/>
          <w:sz w:val="20"/>
          <w:szCs w:val="20"/>
        </w:rPr>
      </w:pPr>
      <w:r w:rsidRPr="001D5D04">
        <w:rPr>
          <w:rFonts w:ascii="Comic Sans MS" w:hAnsi="Comic Sans MS"/>
          <w:b/>
          <w:sz w:val="20"/>
          <w:szCs w:val="20"/>
        </w:rPr>
        <w:t>Etkinlik Türü</w:t>
      </w:r>
      <w:r w:rsidRPr="001D5D04">
        <w:rPr>
          <w:rFonts w:ascii="Comic Sans MS" w:hAnsi="Comic Sans MS"/>
          <w:sz w:val="20"/>
          <w:szCs w:val="20"/>
        </w:rPr>
        <w:t xml:space="preserve">      : Türkçe ve Sanat (Bütünleştirilmiş Büyük Grup ve Bireysel Etkinlik)</w:t>
      </w:r>
    </w:p>
    <w:p w:rsidR="00232ED1" w:rsidRPr="001D5D04" w:rsidRDefault="00232ED1" w:rsidP="00691096">
      <w:pPr>
        <w:pStyle w:val="NoSpacing"/>
        <w:rPr>
          <w:rFonts w:ascii="Comic Sans MS" w:hAnsi="Comic Sans MS"/>
          <w:sz w:val="20"/>
          <w:szCs w:val="20"/>
        </w:rPr>
      </w:pPr>
      <w:r w:rsidRPr="001D5D04">
        <w:rPr>
          <w:rFonts w:ascii="Comic Sans MS" w:hAnsi="Comic Sans MS"/>
          <w:b/>
          <w:sz w:val="20"/>
          <w:szCs w:val="20"/>
        </w:rPr>
        <w:t>Yaş Grubu (Ay)</w:t>
      </w:r>
      <w:r w:rsidRPr="001D5D04">
        <w:rPr>
          <w:rFonts w:ascii="Comic Sans MS" w:hAnsi="Comic Sans MS"/>
          <w:sz w:val="20"/>
          <w:szCs w:val="20"/>
        </w:rPr>
        <w:t xml:space="preserve">  : 48-66</w:t>
      </w:r>
    </w:p>
    <w:p w:rsidR="00232ED1" w:rsidRPr="001D5D04" w:rsidRDefault="00232ED1" w:rsidP="00691096">
      <w:pPr>
        <w:pStyle w:val="NoSpacing"/>
        <w:rPr>
          <w:rFonts w:ascii="Comic Sans MS" w:hAnsi="Comic Sans MS"/>
          <w:sz w:val="20"/>
          <w:szCs w:val="20"/>
        </w:rPr>
      </w:pPr>
    </w:p>
    <w:p w:rsidR="00232ED1" w:rsidRPr="001D5D04" w:rsidRDefault="00232ED1" w:rsidP="00C910F1">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1D5D04">
        <w:rPr>
          <w:rFonts w:ascii="Comic Sans MS" w:hAnsi="Comic Sans MS"/>
          <w:b/>
          <w:sz w:val="20"/>
          <w:szCs w:val="20"/>
        </w:rPr>
        <w:t>KAZANIMLAR VE GÖSTERGELERİ</w:t>
      </w:r>
    </w:p>
    <w:p w:rsidR="00232ED1" w:rsidRPr="001D5D04" w:rsidRDefault="00232ED1" w:rsidP="00C910F1">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BİLİŞSEL GELİŞİM</w:t>
      </w:r>
    </w:p>
    <w:p w:rsidR="00232ED1" w:rsidRPr="001D5D04" w:rsidRDefault="00232ED1" w:rsidP="00C910F1">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1D5D04">
        <w:rPr>
          <w:rFonts w:ascii="Comic Sans MS" w:hAnsi="Comic Sans MS"/>
          <w:sz w:val="20"/>
          <w:szCs w:val="20"/>
        </w:rPr>
        <w:t>Kazanım 17: Neden-sonuç ilişkisi kurar.</w:t>
      </w:r>
    </w:p>
    <w:p w:rsidR="00232ED1" w:rsidRPr="001D5D04" w:rsidRDefault="00232ED1" w:rsidP="00C910F1">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1D5D04">
        <w:rPr>
          <w:rFonts w:ascii="Comic Sans MS" w:hAnsi="Comic Sans MS"/>
          <w:sz w:val="20"/>
          <w:szCs w:val="20"/>
        </w:rPr>
        <w:t>Göstergeleri: Bir olayın olası nedenlerini söyler. Bir olayın olası sonuçlarını söyler.</w:t>
      </w:r>
    </w:p>
    <w:p w:rsidR="00232ED1" w:rsidRPr="001D5D04" w:rsidRDefault="00232ED1" w:rsidP="00C910F1">
      <w:pPr>
        <w:pStyle w:val="NoSpacing"/>
        <w:pBdr>
          <w:top w:val="single" w:sz="4" w:space="1" w:color="auto"/>
          <w:left w:val="single" w:sz="4" w:space="4" w:color="auto"/>
          <w:bottom w:val="single" w:sz="4" w:space="1" w:color="auto"/>
          <w:right w:val="single" w:sz="4" w:space="4" w:color="auto"/>
        </w:pBdr>
        <w:jc w:val="both"/>
        <w:rPr>
          <w:rFonts w:ascii="Comic Sans MS" w:hAnsi="Comic Sans MS"/>
          <w:b/>
          <w:sz w:val="20"/>
          <w:szCs w:val="20"/>
        </w:rPr>
      </w:pPr>
      <w:r>
        <w:rPr>
          <w:rFonts w:ascii="Comic Sans MS" w:hAnsi="Comic Sans MS"/>
          <w:b/>
          <w:sz w:val="20"/>
          <w:szCs w:val="20"/>
        </w:rPr>
        <w:t>DİL GELİŞİMI</w:t>
      </w:r>
    </w:p>
    <w:p w:rsidR="00232ED1" w:rsidRPr="001D5D04" w:rsidRDefault="00232ED1" w:rsidP="00C910F1">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1D5D04">
        <w:rPr>
          <w:rFonts w:ascii="Comic Sans MS" w:hAnsi="Comic Sans MS"/>
          <w:sz w:val="20"/>
          <w:szCs w:val="20"/>
        </w:rPr>
        <w:t>Kazanım 5: Dili iletişim amacıyla kullanır.</w:t>
      </w:r>
    </w:p>
    <w:p w:rsidR="00232ED1" w:rsidRPr="001D5D04" w:rsidRDefault="00232ED1" w:rsidP="00C910F1">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1D5D04">
        <w:rPr>
          <w:rFonts w:ascii="Comic Sans MS" w:hAnsi="Comic Sans MS"/>
          <w:sz w:val="20"/>
          <w:szCs w:val="20"/>
        </w:rPr>
        <w:t>Göstergeleri: Sohbete katılır. Konuşmak için sırasını bekler. Duygu, düşünce ve hayallerini söyler.</w:t>
      </w:r>
    </w:p>
    <w:p w:rsidR="00232ED1" w:rsidRPr="001D5D04" w:rsidRDefault="00232ED1" w:rsidP="00C910F1">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1D5D04">
        <w:rPr>
          <w:rFonts w:ascii="Comic Sans MS" w:hAnsi="Comic Sans MS"/>
          <w:sz w:val="20"/>
          <w:szCs w:val="20"/>
        </w:rPr>
        <w:t>Kazanım 6: Sözcük dağarcığını geliştirir.</w:t>
      </w:r>
    </w:p>
    <w:p w:rsidR="00232ED1" w:rsidRPr="001D5D04" w:rsidRDefault="00232ED1" w:rsidP="00C910F1">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1D5D04">
        <w:rPr>
          <w:rFonts w:ascii="Comic Sans MS" w:hAnsi="Comic Sans MS"/>
          <w:sz w:val="20"/>
          <w:szCs w:val="20"/>
        </w:rPr>
        <w:t>Göstergeleri: Dinlediklerinde yeni olan sözcükleri fark eder ve sözcüklerin anlamlarını sorar. Yeni öğrendiği sözcükleri anlamlarına uygun olarak kullanır.</w:t>
      </w:r>
      <w:r w:rsidRPr="001D5D04">
        <w:rPr>
          <w:rFonts w:ascii="Comic Sans MS" w:hAnsi="Comic Sans MS"/>
          <w:sz w:val="20"/>
          <w:szCs w:val="20"/>
        </w:rPr>
        <w:tab/>
      </w:r>
    </w:p>
    <w:p w:rsidR="00232ED1" w:rsidRPr="001D5D04" w:rsidRDefault="00232ED1" w:rsidP="00C910F1">
      <w:pPr>
        <w:pStyle w:val="NoSpacing"/>
        <w:pBdr>
          <w:top w:val="single" w:sz="4" w:space="1" w:color="auto"/>
          <w:left w:val="single" w:sz="4" w:space="4" w:color="auto"/>
          <w:bottom w:val="single" w:sz="4" w:space="1" w:color="auto"/>
          <w:right w:val="single" w:sz="4" w:space="4" w:color="auto"/>
        </w:pBdr>
        <w:jc w:val="both"/>
        <w:rPr>
          <w:rFonts w:ascii="Comic Sans MS" w:hAnsi="Comic Sans MS"/>
          <w:b/>
          <w:sz w:val="20"/>
          <w:szCs w:val="20"/>
        </w:rPr>
      </w:pPr>
      <w:r>
        <w:rPr>
          <w:rFonts w:ascii="Comic Sans MS" w:hAnsi="Comic Sans MS"/>
          <w:b/>
          <w:sz w:val="20"/>
          <w:szCs w:val="20"/>
        </w:rPr>
        <w:t>SOSYAL VE DUYGUSAL GELİŞİM</w:t>
      </w:r>
    </w:p>
    <w:p w:rsidR="00232ED1" w:rsidRPr="001D5D04" w:rsidRDefault="00232ED1" w:rsidP="00C910F1">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1D5D04">
        <w:rPr>
          <w:rFonts w:ascii="Comic Sans MS" w:hAnsi="Comic Sans MS"/>
          <w:sz w:val="20"/>
          <w:szCs w:val="20"/>
        </w:rPr>
        <w:t>Kazanım 9: Farklı kültürel özellikleri açıklar.</w:t>
      </w:r>
    </w:p>
    <w:p w:rsidR="00232ED1" w:rsidRPr="001D5D04" w:rsidRDefault="00232ED1" w:rsidP="00C910F1">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1D5D04">
        <w:rPr>
          <w:rFonts w:ascii="Comic Sans MS" w:hAnsi="Comic Sans MS"/>
          <w:sz w:val="20"/>
          <w:szCs w:val="20"/>
        </w:rPr>
        <w:t>Göstergeleri: Kendi ülkesinin kültürüne ait özellikleri söyler. Kendi ülkesinin kültürü ile diğer kültürlerin benzer ve farklı özelliklerini söyler. Farklı ülkelerin kendine özgü kültürel özellikleri olduğunu söyler.</w:t>
      </w:r>
    </w:p>
    <w:p w:rsidR="00232ED1" w:rsidRPr="001D5D04" w:rsidRDefault="00232ED1" w:rsidP="00C910F1">
      <w:pPr>
        <w:pStyle w:val="NoSpacing"/>
        <w:pBdr>
          <w:top w:val="single" w:sz="4" w:space="1" w:color="auto"/>
          <w:left w:val="single" w:sz="4" w:space="4" w:color="auto"/>
          <w:bottom w:val="single" w:sz="4" w:space="1" w:color="auto"/>
          <w:right w:val="single" w:sz="4" w:space="4" w:color="auto"/>
        </w:pBdr>
        <w:jc w:val="both"/>
        <w:rPr>
          <w:rFonts w:ascii="Comic Sans MS" w:hAnsi="Comic Sans MS"/>
          <w:b/>
          <w:sz w:val="20"/>
          <w:szCs w:val="20"/>
        </w:rPr>
      </w:pPr>
      <w:r>
        <w:rPr>
          <w:rFonts w:ascii="Comic Sans MS" w:hAnsi="Comic Sans MS"/>
          <w:b/>
          <w:sz w:val="20"/>
          <w:szCs w:val="20"/>
        </w:rPr>
        <w:t>ÖZ</w:t>
      </w:r>
      <w:r w:rsidRPr="001D5D04">
        <w:rPr>
          <w:rFonts w:ascii="Comic Sans MS" w:hAnsi="Comic Sans MS"/>
          <w:b/>
          <w:sz w:val="20"/>
          <w:szCs w:val="20"/>
        </w:rPr>
        <w:t>BAKIM BECERİLERİ</w:t>
      </w:r>
    </w:p>
    <w:p w:rsidR="00232ED1" w:rsidRPr="001D5D04" w:rsidRDefault="00232ED1" w:rsidP="00C910F1">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1D5D04">
        <w:rPr>
          <w:rFonts w:ascii="Comic Sans MS" w:hAnsi="Comic Sans MS"/>
          <w:sz w:val="20"/>
          <w:szCs w:val="20"/>
        </w:rPr>
        <w:t xml:space="preserve">Kazanım 3: Yaşam alanlarında gerekli düzenlemeleri yapar. </w:t>
      </w:r>
    </w:p>
    <w:p w:rsidR="00232ED1" w:rsidRPr="001D5D04" w:rsidRDefault="00232ED1" w:rsidP="00C910F1">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1D5D04">
        <w:rPr>
          <w:rFonts w:ascii="Comic Sans MS" w:hAnsi="Comic Sans MS"/>
          <w:sz w:val="20"/>
          <w:szCs w:val="20"/>
        </w:rPr>
        <w:t xml:space="preserve">Göstergeleri: Ev/okuldaki eşyaları toplar. Ev/okuldaki eşyaları yerleştirir. </w:t>
      </w:r>
    </w:p>
    <w:p w:rsidR="00232ED1" w:rsidRPr="001D5D04" w:rsidRDefault="00232ED1" w:rsidP="00691096">
      <w:pPr>
        <w:pStyle w:val="NoSpacing"/>
        <w:rPr>
          <w:rFonts w:ascii="Comic Sans MS" w:hAnsi="Comic Sans MS"/>
          <w:b/>
          <w:sz w:val="20"/>
          <w:szCs w:val="20"/>
        </w:rPr>
      </w:pPr>
    </w:p>
    <w:p w:rsidR="00232ED1" w:rsidRPr="001D5D04" w:rsidRDefault="00232ED1" w:rsidP="00691096">
      <w:pPr>
        <w:pStyle w:val="NoSpacing"/>
        <w:rPr>
          <w:rFonts w:ascii="Comic Sans MS" w:hAnsi="Comic Sans MS"/>
          <w:b/>
          <w:sz w:val="20"/>
          <w:szCs w:val="20"/>
        </w:rPr>
      </w:pPr>
    </w:p>
    <w:p w:rsidR="00232ED1" w:rsidRPr="001D5D04" w:rsidRDefault="00232ED1" w:rsidP="00C910F1">
      <w:pPr>
        <w:pStyle w:val="NoSpacing"/>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1D5D04">
        <w:rPr>
          <w:rFonts w:ascii="Comic Sans MS" w:hAnsi="Comic Sans MS"/>
          <w:b/>
          <w:sz w:val="20"/>
          <w:szCs w:val="20"/>
        </w:rPr>
        <w:t>ÖĞRENME SÜRECİ</w:t>
      </w:r>
    </w:p>
    <w:p w:rsidR="00232ED1" w:rsidRPr="001D5D04" w:rsidRDefault="00232ED1" w:rsidP="00C910F1">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1D5D04">
        <w:rPr>
          <w:rFonts w:ascii="Comic Sans MS" w:hAnsi="Comic Sans MS"/>
          <w:sz w:val="20"/>
          <w:szCs w:val="20"/>
        </w:rPr>
        <w:t>Çocuklar U şeklinde oturtulur</w:t>
      </w:r>
      <w:r w:rsidRPr="001D5D04">
        <w:rPr>
          <w:rFonts w:ascii="Comic Sans MS" w:hAnsi="Comic Sans MS"/>
          <w:b/>
          <w:sz w:val="20"/>
          <w:szCs w:val="20"/>
        </w:rPr>
        <w:t xml:space="preserve">. </w:t>
      </w:r>
      <w:r w:rsidRPr="001D5D04">
        <w:rPr>
          <w:rFonts w:ascii="Comic Sans MS" w:hAnsi="Comic Sans MS"/>
          <w:sz w:val="20"/>
          <w:szCs w:val="20"/>
        </w:rPr>
        <w:t>Şiir okunur.</w:t>
      </w:r>
    </w:p>
    <w:p w:rsidR="00232ED1" w:rsidRPr="001D5D04" w:rsidRDefault="00232ED1" w:rsidP="00C910F1">
      <w:pPr>
        <w:pStyle w:val="NoSpacing"/>
        <w:pBdr>
          <w:top w:val="single" w:sz="4" w:space="1" w:color="auto"/>
          <w:left w:val="single" w:sz="4" w:space="4" w:color="auto"/>
          <w:bottom w:val="single" w:sz="4" w:space="1" w:color="auto"/>
          <w:right w:val="single" w:sz="4" w:space="4" w:color="auto"/>
        </w:pBdr>
        <w:jc w:val="both"/>
        <w:rPr>
          <w:rFonts w:ascii="Comic Sans MS" w:hAnsi="Comic Sans MS"/>
          <w:b/>
          <w:sz w:val="20"/>
          <w:szCs w:val="20"/>
        </w:rPr>
      </w:pPr>
      <w:r w:rsidRPr="001D5D04">
        <w:rPr>
          <w:rFonts w:ascii="Comic Sans MS" w:hAnsi="Comic Sans MS"/>
          <w:b/>
          <w:sz w:val="20"/>
          <w:szCs w:val="20"/>
        </w:rPr>
        <w:t>Dünya Çocuk Günü</w:t>
      </w:r>
    </w:p>
    <w:p w:rsidR="00232ED1" w:rsidRPr="001D5D04" w:rsidRDefault="00232ED1" w:rsidP="00C910F1">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1D5D04">
        <w:rPr>
          <w:rFonts w:ascii="Comic Sans MS" w:hAnsi="Comic Sans MS"/>
          <w:sz w:val="20"/>
          <w:szCs w:val="20"/>
        </w:rPr>
        <w:t>Dünya çocuk gününde,</w:t>
      </w:r>
    </w:p>
    <w:p w:rsidR="00232ED1" w:rsidRPr="001D5D04" w:rsidRDefault="00232ED1" w:rsidP="00C910F1">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1D5D04">
        <w:rPr>
          <w:rFonts w:ascii="Comic Sans MS" w:hAnsi="Comic Sans MS"/>
          <w:sz w:val="20"/>
          <w:szCs w:val="20"/>
        </w:rPr>
        <w:t>Neşeliyiz hepimiz.</w:t>
      </w:r>
    </w:p>
    <w:p w:rsidR="00232ED1" w:rsidRPr="001D5D04" w:rsidRDefault="00232ED1" w:rsidP="00C910F1">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1D5D04">
        <w:rPr>
          <w:rFonts w:ascii="Comic Sans MS" w:hAnsi="Comic Sans MS"/>
          <w:sz w:val="20"/>
          <w:szCs w:val="20"/>
        </w:rPr>
        <w:t>Bizi mutlu yapana,</w:t>
      </w:r>
    </w:p>
    <w:p w:rsidR="00232ED1" w:rsidRPr="001D5D04" w:rsidRDefault="00232ED1" w:rsidP="00C910F1">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1D5D04">
        <w:rPr>
          <w:rFonts w:ascii="Comic Sans MS" w:hAnsi="Comic Sans MS"/>
          <w:sz w:val="20"/>
          <w:szCs w:val="20"/>
        </w:rPr>
        <w:t>Çok teşekkür ederiz.</w:t>
      </w:r>
    </w:p>
    <w:p w:rsidR="00232ED1" w:rsidRDefault="00232ED1" w:rsidP="00C910F1">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1D5D04">
        <w:rPr>
          <w:rFonts w:ascii="Comic Sans MS" w:hAnsi="Comic Sans MS"/>
          <w:sz w:val="20"/>
          <w:szCs w:val="20"/>
        </w:rPr>
        <w:t xml:space="preserve">            </w:t>
      </w:r>
    </w:p>
    <w:p w:rsidR="00232ED1" w:rsidRPr="001D5D04" w:rsidRDefault="00232ED1" w:rsidP="00C910F1">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Pr>
          <w:rFonts w:ascii="Comic Sans MS" w:hAnsi="Comic Sans MS"/>
          <w:sz w:val="20"/>
          <w:szCs w:val="20"/>
        </w:rPr>
        <w:t xml:space="preserve">            </w:t>
      </w:r>
      <w:r w:rsidRPr="001D5D04">
        <w:rPr>
          <w:rFonts w:ascii="Comic Sans MS" w:hAnsi="Comic Sans MS"/>
          <w:sz w:val="20"/>
          <w:szCs w:val="20"/>
        </w:rPr>
        <w:t xml:space="preserve"> Evet bugün küçüğüz,</w:t>
      </w:r>
    </w:p>
    <w:p w:rsidR="00232ED1" w:rsidRPr="001D5D04" w:rsidRDefault="00232ED1" w:rsidP="00C910F1">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1D5D04">
        <w:rPr>
          <w:rFonts w:ascii="Comic Sans MS" w:hAnsi="Comic Sans MS"/>
          <w:sz w:val="20"/>
          <w:szCs w:val="20"/>
        </w:rPr>
        <w:t xml:space="preserve">             Yarın büyüyeceğiz.</w:t>
      </w:r>
    </w:p>
    <w:p w:rsidR="00232ED1" w:rsidRPr="001D5D04" w:rsidRDefault="00232ED1" w:rsidP="00C910F1">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1D5D04">
        <w:rPr>
          <w:rFonts w:ascii="Comic Sans MS" w:hAnsi="Comic Sans MS"/>
          <w:sz w:val="20"/>
          <w:szCs w:val="20"/>
        </w:rPr>
        <w:t xml:space="preserve">             Sizin işlerinizi,</w:t>
      </w:r>
    </w:p>
    <w:p w:rsidR="00232ED1" w:rsidRPr="001D5D04" w:rsidRDefault="00232ED1" w:rsidP="00C910F1">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1D5D04">
        <w:rPr>
          <w:rFonts w:ascii="Comic Sans MS" w:hAnsi="Comic Sans MS"/>
          <w:sz w:val="20"/>
          <w:szCs w:val="20"/>
        </w:rPr>
        <w:t xml:space="preserve">             Bizler yürüteceğiz.</w:t>
      </w:r>
    </w:p>
    <w:p w:rsidR="00232ED1" w:rsidRPr="001D5D04" w:rsidRDefault="00232ED1" w:rsidP="00C910F1">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1D5D04">
        <w:rPr>
          <w:rFonts w:ascii="Comic Sans MS" w:hAnsi="Comic Sans MS"/>
          <w:sz w:val="20"/>
          <w:szCs w:val="20"/>
        </w:rPr>
        <w:t>"Çocuk umuttur" diye,</w:t>
      </w:r>
    </w:p>
    <w:p w:rsidR="00232ED1" w:rsidRPr="001D5D04" w:rsidRDefault="00232ED1" w:rsidP="00C910F1">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1D5D04">
        <w:rPr>
          <w:rFonts w:ascii="Comic Sans MS" w:hAnsi="Comic Sans MS"/>
          <w:sz w:val="20"/>
          <w:szCs w:val="20"/>
        </w:rPr>
        <w:t>Büyük Atama minnet!</w:t>
      </w:r>
    </w:p>
    <w:p w:rsidR="00232ED1" w:rsidRPr="001D5D04" w:rsidRDefault="00232ED1" w:rsidP="00C910F1">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1D5D04">
        <w:rPr>
          <w:rFonts w:ascii="Comic Sans MS" w:hAnsi="Comic Sans MS"/>
          <w:sz w:val="20"/>
          <w:szCs w:val="20"/>
        </w:rPr>
        <w:t>Bekliyoruz sizlerden,</w:t>
      </w:r>
    </w:p>
    <w:p w:rsidR="00232ED1" w:rsidRPr="001D5D04" w:rsidRDefault="00232ED1" w:rsidP="00C910F1">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1D5D04">
        <w:rPr>
          <w:rFonts w:ascii="Comic Sans MS" w:hAnsi="Comic Sans MS"/>
          <w:sz w:val="20"/>
          <w:szCs w:val="20"/>
        </w:rPr>
        <w:t>Himaye, sevgi, şefkât.</w:t>
      </w:r>
    </w:p>
    <w:p w:rsidR="00232ED1" w:rsidRPr="001D5D04" w:rsidRDefault="00232ED1" w:rsidP="00C910F1">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1D5D04">
        <w:rPr>
          <w:rFonts w:ascii="Comic Sans MS" w:hAnsi="Comic Sans MS"/>
          <w:sz w:val="20"/>
          <w:szCs w:val="20"/>
        </w:rPr>
        <w:t xml:space="preserve">                   (alıntıdır)</w:t>
      </w:r>
    </w:p>
    <w:p w:rsidR="00232ED1" w:rsidRPr="001D5D04" w:rsidRDefault="00232ED1" w:rsidP="00C910F1">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1D5D04">
        <w:rPr>
          <w:rFonts w:ascii="Comic Sans MS" w:hAnsi="Comic Sans MS"/>
          <w:sz w:val="20"/>
          <w:szCs w:val="20"/>
        </w:rPr>
        <w:t>Öğretmen kısa bir konuşma yapar: ‘’ Ekim ayının ilk Pazartesi günü Dünya Çocuk Günü’ dür. Çocukların iyi yetiştirilmesi ulusların ortak sorunudur. Dünya Çocuk Günü evrenseldir. Pek çok ülkede aynı günde kutlanır. Radyo, gazete ve televizyonlarda bu günün önemi anlatılır. Çocukların bakım ve korunmasının gerekliliği üzerinde durulur. Çocuklar yarının büyükleridir. Geleceğin yöneticisi ve güvencesidirler. İnsanlığın mutluluğu, dünyamızın güzelleşmesi, çocukların korunmasına,  iyi yetişmesine bağlıdır. Barış içinde yaşamak, güzellikleri paylaşmak, eğitimle olur. Dünya Çocuk Günü çocuklar arasında ortak duygular oluşmasını, ulusların barış içinde yaşama özlemlerinin pekişmesini amaçlar.</w:t>
      </w:r>
    </w:p>
    <w:p w:rsidR="00232ED1" w:rsidRPr="001D5D04" w:rsidRDefault="00232ED1" w:rsidP="00C910F1">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1D5D04">
        <w:rPr>
          <w:rFonts w:ascii="Comic Sans MS" w:hAnsi="Comic Sans MS"/>
          <w:sz w:val="20"/>
          <w:szCs w:val="20"/>
        </w:rPr>
        <w:t xml:space="preserve">Daha iyi bir yaşam, mutlu bir çocukluk dönemi için Çocuk Hakları Bildirisi  yayınladı. </w:t>
      </w:r>
    </w:p>
    <w:p w:rsidR="00232ED1" w:rsidRPr="001D5D04" w:rsidRDefault="00232ED1" w:rsidP="00C910F1">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1D5D04">
        <w:rPr>
          <w:rFonts w:ascii="Comic Sans MS" w:hAnsi="Comic Sans MS"/>
          <w:sz w:val="20"/>
          <w:szCs w:val="20"/>
        </w:rPr>
        <w:t>Dünya Çocuk Günü’nde okullarda, sınıflarda günün anlam ve önemi üzerinde durulur. Dünya Çocuk Hakları ve Türk Çocuk Hakları Bildirileri okunur. Bildirilerde belirlenen belli başlı haklar konusunda açıklamalar yapılır.</w:t>
      </w:r>
    </w:p>
    <w:p w:rsidR="00232ED1" w:rsidRPr="001D5D04" w:rsidRDefault="00232ED1" w:rsidP="00C910F1">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1D5D04">
        <w:rPr>
          <w:rFonts w:ascii="Comic Sans MS" w:hAnsi="Comic Sans MS"/>
          <w:sz w:val="20"/>
          <w:szCs w:val="20"/>
        </w:rPr>
        <w:t xml:space="preserve">Çocukların sordukları sorulara yanıt verilir. </w:t>
      </w:r>
    </w:p>
    <w:p w:rsidR="00232ED1" w:rsidRPr="001D5D04" w:rsidRDefault="00232ED1" w:rsidP="00C910F1">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1D5D04">
        <w:rPr>
          <w:rFonts w:ascii="Comic Sans MS" w:hAnsi="Comic Sans MS"/>
          <w:sz w:val="20"/>
          <w:szCs w:val="20"/>
        </w:rPr>
        <w:t xml:space="preserve">    Sohbet sonrası masalara geçilir. Çocuklara farklı ülkeleri temsil eden çocukların olduğu resimler dağıtılır. Farklı artık materyaller masalara konulmuştur. Yapıştırıcı da vererek farklı ülkelere ait çocukların kıyafetlerini süslemeleri için çocuklara rehberlik edilir.</w:t>
      </w:r>
    </w:p>
    <w:p w:rsidR="00232ED1" w:rsidRPr="001D5D04" w:rsidRDefault="00232ED1" w:rsidP="00C910F1">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p>
    <w:p w:rsidR="00232ED1" w:rsidRPr="001D5D04" w:rsidRDefault="00232ED1" w:rsidP="006445A8">
      <w:pPr>
        <w:pStyle w:val="NoSpacing"/>
        <w:jc w:val="both"/>
        <w:rPr>
          <w:rFonts w:ascii="Comic Sans MS" w:hAnsi="Comic Sans MS"/>
          <w:b/>
          <w:sz w:val="20"/>
          <w:szCs w:val="20"/>
        </w:rPr>
      </w:pPr>
    </w:p>
    <w:p w:rsidR="00232ED1" w:rsidRPr="001D5D04" w:rsidRDefault="00232ED1" w:rsidP="00C910F1">
      <w:pPr>
        <w:pStyle w:val="NoSpacing"/>
        <w:pBdr>
          <w:top w:val="single" w:sz="4" w:space="1" w:color="auto"/>
          <w:left w:val="single" w:sz="4" w:space="4" w:color="auto"/>
          <w:bottom w:val="single" w:sz="4" w:space="1" w:color="auto"/>
          <w:right w:val="single" w:sz="4" w:space="4" w:color="auto"/>
        </w:pBdr>
        <w:jc w:val="both"/>
        <w:rPr>
          <w:rFonts w:ascii="Comic Sans MS" w:hAnsi="Comic Sans MS"/>
          <w:b/>
          <w:sz w:val="20"/>
          <w:szCs w:val="20"/>
        </w:rPr>
      </w:pPr>
      <w:r w:rsidRPr="001D5D04">
        <w:rPr>
          <w:rFonts w:ascii="Comic Sans MS" w:hAnsi="Comic Sans MS"/>
          <w:b/>
          <w:sz w:val="20"/>
          <w:szCs w:val="20"/>
        </w:rPr>
        <w:t>MATERYALLER</w:t>
      </w:r>
      <w:r w:rsidRPr="001D5D04">
        <w:rPr>
          <w:rFonts w:ascii="Comic Sans MS" w:hAnsi="Comic Sans MS"/>
          <w:b/>
          <w:sz w:val="20"/>
          <w:szCs w:val="20"/>
        </w:rPr>
        <w:tab/>
        <w:t>KAVRAMLAR</w:t>
      </w:r>
    </w:p>
    <w:p w:rsidR="00232ED1" w:rsidRPr="001D5D04" w:rsidRDefault="00232ED1" w:rsidP="00C910F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D5D04">
        <w:rPr>
          <w:rFonts w:ascii="Comic Sans MS" w:hAnsi="Comic Sans MS"/>
          <w:sz w:val="20"/>
          <w:szCs w:val="20"/>
        </w:rPr>
        <w:t>Yapıştırıcı, artık materyaller (pul, kumaş vb.)</w:t>
      </w:r>
      <w:r w:rsidRPr="001D5D04">
        <w:rPr>
          <w:rFonts w:ascii="Comic Sans MS" w:hAnsi="Comic Sans MS"/>
          <w:sz w:val="20"/>
          <w:szCs w:val="20"/>
        </w:rPr>
        <w:tab/>
      </w:r>
    </w:p>
    <w:p w:rsidR="00232ED1" w:rsidRPr="001D5D04" w:rsidRDefault="00232ED1" w:rsidP="00C910F1">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1D5D04">
        <w:rPr>
          <w:rFonts w:ascii="Comic Sans MS" w:hAnsi="Comic Sans MS"/>
          <w:b/>
          <w:sz w:val="20"/>
          <w:szCs w:val="20"/>
        </w:rPr>
        <w:t>SÖZCÜKLER</w:t>
      </w:r>
      <w:r w:rsidRPr="001D5D04">
        <w:rPr>
          <w:rFonts w:ascii="Comic Sans MS" w:hAnsi="Comic Sans MS"/>
          <w:b/>
          <w:sz w:val="20"/>
          <w:szCs w:val="20"/>
        </w:rPr>
        <w:tab/>
      </w:r>
    </w:p>
    <w:p w:rsidR="00232ED1" w:rsidRPr="001D5D04" w:rsidRDefault="00232ED1" w:rsidP="00C910F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D5D04">
        <w:rPr>
          <w:rFonts w:ascii="Comic Sans MS" w:hAnsi="Comic Sans MS"/>
          <w:sz w:val="20"/>
          <w:szCs w:val="20"/>
        </w:rPr>
        <w:t xml:space="preserve">Çocuk, dünya </w:t>
      </w:r>
    </w:p>
    <w:p w:rsidR="00232ED1" w:rsidRPr="001D5D04" w:rsidRDefault="00232ED1" w:rsidP="00C910F1">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1D5D04">
        <w:rPr>
          <w:rFonts w:ascii="Comic Sans MS" w:hAnsi="Comic Sans MS"/>
          <w:b/>
          <w:sz w:val="20"/>
          <w:szCs w:val="20"/>
        </w:rPr>
        <w:t>AİLE KATILIMI</w:t>
      </w:r>
    </w:p>
    <w:p w:rsidR="00232ED1" w:rsidRPr="001D5D04" w:rsidRDefault="00232ED1" w:rsidP="00C910F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D5D04">
        <w:rPr>
          <w:rFonts w:ascii="Comic Sans MS" w:hAnsi="Comic Sans MS"/>
          <w:sz w:val="20"/>
          <w:szCs w:val="20"/>
        </w:rPr>
        <w:t>Ailelere, çocuklarına dünyanın farklı ülkelerinde yaşayan çocukların kılık kıyafetlerini ve gündelik yaşamlarını anlatan resimleri birlikte incelemeleri önerilir.</w:t>
      </w:r>
    </w:p>
    <w:p w:rsidR="00232ED1" w:rsidRDefault="00232ED1" w:rsidP="00C910F1">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232ED1" w:rsidRPr="001D5D04" w:rsidRDefault="00232ED1" w:rsidP="00C910F1">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1D5D04">
        <w:rPr>
          <w:rFonts w:ascii="Comic Sans MS" w:hAnsi="Comic Sans MS"/>
          <w:b/>
          <w:sz w:val="20"/>
          <w:szCs w:val="20"/>
        </w:rPr>
        <w:t>UYARLAMA</w:t>
      </w:r>
      <w:r w:rsidRPr="001D5D04">
        <w:rPr>
          <w:rFonts w:ascii="Comic Sans MS" w:hAnsi="Comic Sans MS"/>
          <w:b/>
          <w:sz w:val="20"/>
          <w:szCs w:val="20"/>
        </w:rPr>
        <w:tab/>
      </w:r>
    </w:p>
    <w:p w:rsidR="00232ED1" w:rsidRDefault="00232ED1" w:rsidP="00C910F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D5D04">
        <w:rPr>
          <w:rFonts w:ascii="Comic Sans MS" w:hAnsi="Comic Sans MS"/>
          <w:sz w:val="20"/>
          <w:szCs w:val="20"/>
        </w:rPr>
        <w:t>Sınıfta kaynaştırma öğrencisi var  ise uyarlama rehber öğretmen ile birlikte alınır.</w:t>
      </w:r>
    </w:p>
    <w:p w:rsidR="00232ED1" w:rsidRPr="001D5D04" w:rsidRDefault="00232ED1" w:rsidP="00C910F1">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1D5D04">
        <w:rPr>
          <w:rFonts w:ascii="Comic Sans MS" w:hAnsi="Comic Sans MS"/>
          <w:b/>
          <w:sz w:val="20"/>
          <w:szCs w:val="20"/>
        </w:rPr>
        <w:t>DEĞERLENDİRME</w:t>
      </w:r>
    </w:p>
    <w:p w:rsidR="00232ED1" w:rsidRPr="001D5D04" w:rsidRDefault="00232ED1" w:rsidP="00C910F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D5D04">
        <w:rPr>
          <w:rFonts w:ascii="Comic Sans MS" w:hAnsi="Comic Sans MS"/>
          <w:sz w:val="20"/>
          <w:szCs w:val="20"/>
        </w:rPr>
        <w:t>En çok hangi maskeyi beğendiniz?</w:t>
      </w:r>
    </w:p>
    <w:p w:rsidR="00232ED1" w:rsidRPr="001D5D04" w:rsidRDefault="00232ED1" w:rsidP="00C910F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D5D04">
        <w:rPr>
          <w:rFonts w:ascii="Comic Sans MS" w:hAnsi="Comic Sans MS"/>
          <w:sz w:val="20"/>
          <w:szCs w:val="20"/>
        </w:rPr>
        <w:t>Şiirde ne anlatılıyor?</w:t>
      </w:r>
    </w:p>
    <w:p w:rsidR="00232ED1" w:rsidRPr="001D5D04" w:rsidRDefault="00232ED1" w:rsidP="00C910F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D5D04">
        <w:rPr>
          <w:rFonts w:ascii="Comic Sans MS" w:hAnsi="Comic Sans MS"/>
          <w:sz w:val="20"/>
          <w:szCs w:val="20"/>
        </w:rPr>
        <w:t>Neden dünya çocuk günü kutlanıyor?</w:t>
      </w:r>
    </w:p>
    <w:p w:rsidR="00232ED1" w:rsidRPr="001D5D04" w:rsidRDefault="00232ED1" w:rsidP="00C910F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D5D04">
        <w:rPr>
          <w:rFonts w:ascii="Comic Sans MS" w:hAnsi="Comic Sans MS"/>
          <w:sz w:val="20"/>
          <w:szCs w:val="20"/>
        </w:rPr>
        <w:t>Çocuk hakları birgesini daha once duydunuz mu?</w:t>
      </w:r>
    </w:p>
    <w:p w:rsidR="00232ED1" w:rsidRPr="001D5D04" w:rsidRDefault="00232ED1" w:rsidP="00C910F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D5D04">
        <w:rPr>
          <w:rFonts w:ascii="Comic Sans MS" w:hAnsi="Comic Sans MS"/>
          <w:sz w:val="20"/>
          <w:szCs w:val="20"/>
        </w:rPr>
        <w:t>Eğitim seti 1.sayı/19.sayfa öğretmen rehberliğide yapılır</w:t>
      </w:r>
    </w:p>
    <w:p w:rsidR="00232ED1" w:rsidRPr="001D5D04" w:rsidRDefault="00232ED1" w:rsidP="00C910F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232ED1" w:rsidRDefault="00232ED1" w:rsidP="00C910F1">
      <w:pPr>
        <w:pStyle w:val="NoSpacing"/>
        <w:jc w:val="center"/>
        <w:rPr>
          <w:rFonts w:ascii="Comic Sans MS" w:hAnsi="Comic Sans MS"/>
          <w:b/>
          <w:sz w:val="20"/>
          <w:szCs w:val="20"/>
        </w:rPr>
      </w:pPr>
    </w:p>
    <w:p w:rsidR="00232ED1" w:rsidRDefault="00232ED1" w:rsidP="00C910F1">
      <w:pPr>
        <w:pStyle w:val="NoSpacing"/>
        <w:jc w:val="center"/>
        <w:rPr>
          <w:rFonts w:ascii="Comic Sans MS" w:hAnsi="Comic Sans MS"/>
          <w:b/>
          <w:sz w:val="20"/>
          <w:szCs w:val="20"/>
        </w:rPr>
      </w:pPr>
    </w:p>
    <w:p w:rsidR="00232ED1" w:rsidRDefault="00232ED1" w:rsidP="00C910F1">
      <w:pPr>
        <w:pStyle w:val="NoSpacing"/>
        <w:jc w:val="center"/>
        <w:rPr>
          <w:rFonts w:ascii="Comic Sans MS" w:hAnsi="Comic Sans MS"/>
          <w:b/>
          <w:sz w:val="20"/>
          <w:szCs w:val="20"/>
        </w:rPr>
      </w:pPr>
    </w:p>
    <w:p w:rsidR="00232ED1" w:rsidRDefault="00232ED1" w:rsidP="00C910F1">
      <w:pPr>
        <w:pStyle w:val="NoSpacing"/>
        <w:jc w:val="center"/>
        <w:rPr>
          <w:rFonts w:ascii="Comic Sans MS" w:hAnsi="Comic Sans MS"/>
          <w:b/>
          <w:sz w:val="20"/>
          <w:szCs w:val="20"/>
        </w:rPr>
      </w:pPr>
    </w:p>
    <w:p w:rsidR="00232ED1" w:rsidRDefault="00232ED1" w:rsidP="00C910F1">
      <w:pPr>
        <w:pStyle w:val="NoSpacing"/>
        <w:jc w:val="center"/>
        <w:rPr>
          <w:rFonts w:ascii="Comic Sans MS" w:hAnsi="Comic Sans MS"/>
          <w:b/>
          <w:sz w:val="20"/>
          <w:szCs w:val="20"/>
        </w:rPr>
      </w:pPr>
    </w:p>
    <w:p w:rsidR="00232ED1" w:rsidRDefault="00232ED1" w:rsidP="00C910F1">
      <w:pPr>
        <w:pStyle w:val="NoSpacing"/>
        <w:jc w:val="center"/>
        <w:rPr>
          <w:rFonts w:ascii="Comic Sans MS" w:hAnsi="Comic Sans MS"/>
          <w:b/>
          <w:sz w:val="20"/>
          <w:szCs w:val="20"/>
        </w:rPr>
      </w:pPr>
    </w:p>
    <w:p w:rsidR="00232ED1" w:rsidRDefault="00232ED1" w:rsidP="00C910F1">
      <w:pPr>
        <w:pStyle w:val="NoSpacing"/>
        <w:jc w:val="center"/>
        <w:rPr>
          <w:rFonts w:ascii="Comic Sans MS" w:hAnsi="Comic Sans MS"/>
          <w:b/>
          <w:sz w:val="20"/>
          <w:szCs w:val="20"/>
        </w:rPr>
      </w:pPr>
    </w:p>
    <w:p w:rsidR="00232ED1" w:rsidRPr="001D5D04" w:rsidRDefault="00232ED1" w:rsidP="00C910F1">
      <w:pPr>
        <w:pStyle w:val="NoSpacing"/>
        <w:jc w:val="center"/>
        <w:rPr>
          <w:rFonts w:ascii="Comic Sans MS" w:hAnsi="Comic Sans MS"/>
          <w:b/>
          <w:sz w:val="20"/>
          <w:szCs w:val="20"/>
        </w:rPr>
      </w:pPr>
      <w:r w:rsidRPr="001D5D04">
        <w:rPr>
          <w:rFonts w:ascii="Comic Sans MS" w:hAnsi="Comic Sans MS"/>
          <w:b/>
          <w:sz w:val="20"/>
          <w:szCs w:val="20"/>
        </w:rPr>
        <w:t>ETKİNLİK  PLANI (2)</w:t>
      </w:r>
    </w:p>
    <w:p w:rsidR="00232ED1" w:rsidRPr="001D5D04" w:rsidRDefault="00232ED1" w:rsidP="00C910F1">
      <w:pPr>
        <w:pStyle w:val="NoSpacing"/>
        <w:jc w:val="center"/>
        <w:rPr>
          <w:rFonts w:ascii="Comic Sans MS" w:hAnsi="Comic Sans MS"/>
          <w:b/>
          <w:sz w:val="20"/>
          <w:szCs w:val="20"/>
        </w:rPr>
      </w:pPr>
      <w:r w:rsidRPr="001D5D04">
        <w:rPr>
          <w:rFonts w:ascii="Comic Sans MS" w:hAnsi="Comic Sans MS"/>
          <w:b/>
          <w:sz w:val="20"/>
          <w:szCs w:val="20"/>
        </w:rPr>
        <w:t>BİR DÜNYA BIRAKIN BİZ ÇOCUKLARA</w:t>
      </w:r>
    </w:p>
    <w:p w:rsidR="00232ED1" w:rsidRPr="001D5D04" w:rsidRDefault="00232ED1" w:rsidP="00D653D0">
      <w:pPr>
        <w:pStyle w:val="NoSpacing"/>
        <w:rPr>
          <w:rFonts w:ascii="Comic Sans MS" w:hAnsi="Comic Sans MS"/>
          <w:sz w:val="20"/>
          <w:szCs w:val="20"/>
        </w:rPr>
      </w:pPr>
      <w:r w:rsidRPr="001D5D04">
        <w:rPr>
          <w:rFonts w:ascii="Comic Sans MS" w:hAnsi="Comic Sans MS"/>
          <w:b/>
          <w:sz w:val="20"/>
          <w:szCs w:val="20"/>
        </w:rPr>
        <w:t xml:space="preserve">Etkinlik Türü    </w:t>
      </w:r>
      <w:r w:rsidRPr="001D5D04">
        <w:rPr>
          <w:rFonts w:ascii="Comic Sans MS" w:hAnsi="Comic Sans MS"/>
          <w:sz w:val="20"/>
          <w:szCs w:val="20"/>
        </w:rPr>
        <w:t>: Müzik (Büyük Grup Etkinliği)</w:t>
      </w:r>
    </w:p>
    <w:p w:rsidR="00232ED1" w:rsidRPr="001D5D04" w:rsidRDefault="00232ED1" w:rsidP="00D653D0">
      <w:pPr>
        <w:pStyle w:val="NoSpacing"/>
        <w:rPr>
          <w:rFonts w:ascii="Comic Sans MS" w:hAnsi="Comic Sans MS"/>
          <w:sz w:val="20"/>
          <w:szCs w:val="20"/>
        </w:rPr>
      </w:pPr>
      <w:r w:rsidRPr="001D5D04">
        <w:rPr>
          <w:rFonts w:ascii="Comic Sans MS" w:hAnsi="Comic Sans MS"/>
          <w:b/>
          <w:sz w:val="20"/>
          <w:szCs w:val="20"/>
        </w:rPr>
        <w:t>Yaş Grubu (Ay</w:t>
      </w:r>
      <w:r w:rsidRPr="001D5D04">
        <w:rPr>
          <w:rFonts w:ascii="Comic Sans MS" w:hAnsi="Comic Sans MS"/>
          <w:sz w:val="20"/>
          <w:szCs w:val="20"/>
        </w:rPr>
        <w:t>)  : 48-66</w:t>
      </w:r>
    </w:p>
    <w:p w:rsidR="00232ED1" w:rsidRPr="001D5D04" w:rsidRDefault="00232ED1" w:rsidP="00D653D0">
      <w:pPr>
        <w:pStyle w:val="NoSpacing"/>
        <w:rPr>
          <w:rFonts w:ascii="Comic Sans MS" w:hAnsi="Comic Sans MS"/>
          <w:sz w:val="20"/>
          <w:szCs w:val="20"/>
        </w:rPr>
      </w:pPr>
    </w:p>
    <w:p w:rsidR="00232ED1" w:rsidRDefault="00232ED1" w:rsidP="00C910F1">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232ED1" w:rsidRPr="001D5D04" w:rsidRDefault="00232ED1" w:rsidP="00C910F1">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1D5D04">
        <w:rPr>
          <w:rFonts w:ascii="Comic Sans MS" w:hAnsi="Comic Sans MS"/>
          <w:b/>
          <w:sz w:val="20"/>
          <w:szCs w:val="20"/>
        </w:rPr>
        <w:t>KAZANIMLAR VE GÖSTERGELERİ</w:t>
      </w:r>
    </w:p>
    <w:p w:rsidR="00232ED1" w:rsidRPr="001D5D04" w:rsidRDefault="00232ED1" w:rsidP="00C910F1">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DİL GELİŞİMI</w:t>
      </w:r>
    </w:p>
    <w:p w:rsidR="00232ED1" w:rsidRPr="001D5D04" w:rsidRDefault="00232ED1" w:rsidP="00C910F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D5D04">
        <w:rPr>
          <w:rFonts w:ascii="Comic Sans MS" w:hAnsi="Comic Sans MS"/>
          <w:sz w:val="20"/>
          <w:szCs w:val="20"/>
        </w:rPr>
        <w:t>Kazanım 2: Sesini uygun kullanır.</w:t>
      </w:r>
    </w:p>
    <w:p w:rsidR="00232ED1" w:rsidRPr="001D5D04" w:rsidRDefault="00232ED1" w:rsidP="00C910F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D5D04">
        <w:rPr>
          <w:rFonts w:ascii="Comic Sans MS" w:hAnsi="Comic Sans MS"/>
          <w:sz w:val="20"/>
          <w:szCs w:val="20"/>
        </w:rPr>
        <w:t>Göstergeleri: Konuşurken/şarkı söylerken nefesini doğru kullanır. Konuşurken/şarkı söylerken sesinin tonunu ayarlar.</w:t>
      </w:r>
    </w:p>
    <w:p w:rsidR="00232ED1" w:rsidRPr="001D5D04" w:rsidRDefault="00232ED1" w:rsidP="00C910F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D5D04">
        <w:rPr>
          <w:rFonts w:ascii="Comic Sans MS" w:hAnsi="Comic Sans MS"/>
          <w:sz w:val="20"/>
          <w:szCs w:val="20"/>
        </w:rPr>
        <w:t xml:space="preserve">Kazanım 7: Dinledikleri/izlediklerinin anlamını kavrar. </w:t>
      </w:r>
    </w:p>
    <w:p w:rsidR="00232ED1" w:rsidRDefault="00232ED1" w:rsidP="00C910F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D5D04">
        <w:rPr>
          <w:rFonts w:ascii="Comic Sans MS" w:hAnsi="Comic Sans MS"/>
          <w:sz w:val="20"/>
          <w:szCs w:val="20"/>
        </w:rPr>
        <w:t>Göstergeleri Dinledikleri/izlediklerini açıklar.</w:t>
      </w:r>
    </w:p>
    <w:p w:rsidR="00232ED1" w:rsidRDefault="00232ED1" w:rsidP="00C910F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232ED1" w:rsidRDefault="00232ED1" w:rsidP="00C910F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232ED1" w:rsidRPr="001D5D04" w:rsidRDefault="00232ED1" w:rsidP="00C910F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232ED1" w:rsidRDefault="00232ED1" w:rsidP="00D653D0">
      <w:pPr>
        <w:pStyle w:val="NoSpacing"/>
        <w:rPr>
          <w:rFonts w:ascii="Comic Sans MS" w:hAnsi="Comic Sans MS"/>
          <w:sz w:val="20"/>
          <w:szCs w:val="20"/>
        </w:rPr>
      </w:pPr>
    </w:p>
    <w:p w:rsidR="00232ED1" w:rsidRDefault="00232ED1" w:rsidP="00D653D0">
      <w:pPr>
        <w:pStyle w:val="NoSpacing"/>
        <w:rPr>
          <w:rFonts w:ascii="Comic Sans MS" w:hAnsi="Comic Sans MS"/>
          <w:sz w:val="20"/>
          <w:szCs w:val="20"/>
        </w:rPr>
      </w:pPr>
    </w:p>
    <w:p w:rsidR="00232ED1" w:rsidRPr="001D5D04" w:rsidRDefault="00232ED1" w:rsidP="00D653D0">
      <w:pPr>
        <w:pStyle w:val="NoSpacing"/>
        <w:rPr>
          <w:rFonts w:ascii="Comic Sans MS" w:hAnsi="Comic Sans MS"/>
          <w:sz w:val="20"/>
          <w:szCs w:val="20"/>
        </w:rPr>
      </w:pPr>
    </w:p>
    <w:p w:rsidR="00232ED1" w:rsidRPr="001D5D04" w:rsidRDefault="00232ED1" w:rsidP="00C910F1">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1D5D04">
        <w:rPr>
          <w:rFonts w:ascii="Comic Sans MS" w:hAnsi="Comic Sans MS"/>
          <w:b/>
          <w:sz w:val="20"/>
          <w:szCs w:val="20"/>
        </w:rPr>
        <w:t>ÖĞRENME SÜRECİ</w:t>
      </w:r>
    </w:p>
    <w:p w:rsidR="00232ED1" w:rsidRPr="001D5D04" w:rsidRDefault="00232ED1" w:rsidP="00C910F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D5D04">
        <w:rPr>
          <w:rFonts w:ascii="Comic Sans MS" w:hAnsi="Comic Sans MS"/>
          <w:sz w:val="20"/>
          <w:szCs w:val="20"/>
        </w:rPr>
        <w:t>CD’den "Bir Dünya Bırakın Biz Çocuklara" isimli şarkı dinlenir ve söylenir. Çocukların da şarkıyı tekrar ederek öğrenmesi sağlanır.</w:t>
      </w:r>
    </w:p>
    <w:p w:rsidR="00232ED1" w:rsidRPr="001D5D04" w:rsidRDefault="00232ED1" w:rsidP="00C910F1">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1D5D04">
        <w:rPr>
          <w:rFonts w:ascii="Comic Sans MS" w:hAnsi="Comic Sans MS"/>
          <w:b/>
          <w:sz w:val="20"/>
          <w:szCs w:val="20"/>
        </w:rPr>
        <w:t>Bir Dünya Bırakın</w:t>
      </w:r>
    </w:p>
    <w:p w:rsidR="00232ED1" w:rsidRPr="001D5D04" w:rsidRDefault="00232ED1" w:rsidP="00C910F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D5D04">
        <w:rPr>
          <w:rFonts w:ascii="Comic Sans MS" w:hAnsi="Comic Sans MS"/>
          <w:sz w:val="20"/>
          <w:szCs w:val="20"/>
        </w:rPr>
        <w:t xml:space="preserve">           oynaya oynaya gelin çocuklar </w:t>
      </w:r>
    </w:p>
    <w:p w:rsidR="00232ED1" w:rsidRPr="001D5D04" w:rsidRDefault="00232ED1" w:rsidP="00C910F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D5D04">
        <w:rPr>
          <w:rFonts w:ascii="Comic Sans MS" w:hAnsi="Comic Sans MS"/>
          <w:sz w:val="20"/>
          <w:szCs w:val="20"/>
        </w:rPr>
        <w:t xml:space="preserve">           El ele, el ele verin çocuklar. </w:t>
      </w:r>
    </w:p>
    <w:p w:rsidR="00232ED1" w:rsidRPr="001D5D04" w:rsidRDefault="00232ED1" w:rsidP="00C910F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D5D04">
        <w:rPr>
          <w:rFonts w:ascii="Comic Sans MS" w:hAnsi="Comic Sans MS"/>
          <w:sz w:val="20"/>
          <w:szCs w:val="20"/>
        </w:rPr>
        <w:t xml:space="preserve">Bir vatan bırakın biz çocuklara </w:t>
      </w:r>
    </w:p>
    <w:p w:rsidR="00232ED1" w:rsidRPr="001D5D04" w:rsidRDefault="00232ED1" w:rsidP="00C910F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D5D04">
        <w:rPr>
          <w:rFonts w:ascii="Comic Sans MS" w:hAnsi="Comic Sans MS"/>
          <w:sz w:val="20"/>
          <w:szCs w:val="20"/>
        </w:rPr>
        <w:t xml:space="preserve">Islanmış olmasın göz yaşlarıyla. </w:t>
      </w:r>
    </w:p>
    <w:p w:rsidR="00232ED1" w:rsidRPr="001D5D04" w:rsidRDefault="00232ED1" w:rsidP="00C910F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D5D04">
        <w:rPr>
          <w:rFonts w:ascii="Comic Sans MS" w:hAnsi="Comic Sans MS"/>
          <w:sz w:val="20"/>
          <w:szCs w:val="20"/>
        </w:rPr>
        <w:t xml:space="preserve">Bir bahçe bırakın biz çocuklara </w:t>
      </w:r>
    </w:p>
    <w:p w:rsidR="00232ED1" w:rsidRPr="001D5D04" w:rsidRDefault="00232ED1" w:rsidP="00C910F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D5D04">
        <w:rPr>
          <w:rFonts w:ascii="Comic Sans MS" w:hAnsi="Comic Sans MS"/>
          <w:sz w:val="20"/>
          <w:szCs w:val="20"/>
        </w:rPr>
        <w:t>Göklerde yer açın uçurtmalara.</w:t>
      </w:r>
    </w:p>
    <w:p w:rsidR="00232ED1" w:rsidRPr="001D5D04" w:rsidRDefault="00232ED1" w:rsidP="00C910F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D5D04">
        <w:rPr>
          <w:rFonts w:ascii="Comic Sans MS" w:hAnsi="Comic Sans MS"/>
          <w:sz w:val="20"/>
          <w:szCs w:val="20"/>
        </w:rPr>
        <w:t xml:space="preserve">          Oynaya oynaya gelin çocuklar </w:t>
      </w:r>
    </w:p>
    <w:p w:rsidR="00232ED1" w:rsidRPr="001D5D04" w:rsidRDefault="00232ED1" w:rsidP="00C910F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D5D04">
        <w:rPr>
          <w:rFonts w:ascii="Comic Sans MS" w:hAnsi="Comic Sans MS"/>
          <w:sz w:val="20"/>
          <w:szCs w:val="20"/>
        </w:rPr>
        <w:t xml:space="preserve">          El ele, el ele verin çocuklar.</w:t>
      </w:r>
    </w:p>
    <w:p w:rsidR="00232ED1" w:rsidRPr="001D5D04" w:rsidRDefault="00232ED1" w:rsidP="00C910F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D5D04">
        <w:rPr>
          <w:rFonts w:ascii="Comic Sans MS" w:hAnsi="Comic Sans MS"/>
          <w:sz w:val="20"/>
          <w:szCs w:val="20"/>
        </w:rPr>
        <w:t xml:space="preserve">Bir barış bırakın biz çocuklara </w:t>
      </w:r>
    </w:p>
    <w:p w:rsidR="00232ED1" w:rsidRPr="001D5D04" w:rsidRDefault="00232ED1" w:rsidP="00C910F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D5D04">
        <w:rPr>
          <w:rFonts w:ascii="Comic Sans MS" w:hAnsi="Comic Sans MS"/>
          <w:sz w:val="20"/>
          <w:szCs w:val="20"/>
        </w:rPr>
        <w:t>Ulaşsın şarkımız güneşe ve aya.</w:t>
      </w:r>
    </w:p>
    <w:p w:rsidR="00232ED1" w:rsidRPr="001D5D04" w:rsidRDefault="00232ED1" w:rsidP="00C910F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D5D04">
        <w:rPr>
          <w:rFonts w:ascii="Comic Sans MS" w:hAnsi="Comic Sans MS"/>
          <w:sz w:val="20"/>
          <w:szCs w:val="20"/>
        </w:rPr>
        <w:t xml:space="preserve">         Oynaya oynaya gelin çocuklar </w:t>
      </w:r>
    </w:p>
    <w:p w:rsidR="00232ED1" w:rsidRPr="001D5D04" w:rsidRDefault="00232ED1" w:rsidP="00C910F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D5D04">
        <w:rPr>
          <w:rFonts w:ascii="Comic Sans MS" w:hAnsi="Comic Sans MS"/>
          <w:sz w:val="20"/>
          <w:szCs w:val="20"/>
        </w:rPr>
        <w:t xml:space="preserve">         El ele, el ele verin çocuklar.</w:t>
      </w:r>
    </w:p>
    <w:p w:rsidR="00232ED1" w:rsidRPr="001D5D04" w:rsidRDefault="00232ED1" w:rsidP="00C910F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D5D04">
        <w:rPr>
          <w:rFonts w:ascii="Comic Sans MS" w:hAnsi="Comic Sans MS"/>
          <w:sz w:val="20"/>
          <w:szCs w:val="20"/>
        </w:rPr>
        <w:t xml:space="preserve">Bir dünya bırakın biz çocuklara </w:t>
      </w:r>
    </w:p>
    <w:p w:rsidR="00232ED1" w:rsidRPr="001D5D04" w:rsidRDefault="00232ED1" w:rsidP="00C910F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D5D04">
        <w:rPr>
          <w:rFonts w:ascii="Comic Sans MS" w:hAnsi="Comic Sans MS"/>
          <w:sz w:val="20"/>
          <w:szCs w:val="20"/>
        </w:rPr>
        <w:t xml:space="preserve">Yazalım üstüne sevgili dünya </w:t>
      </w:r>
    </w:p>
    <w:p w:rsidR="00232ED1" w:rsidRPr="001D5D04" w:rsidRDefault="00232ED1" w:rsidP="00C910F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D5D04">
        <w:rPr>
          <w:rFonts w:ascii="Comic Sans MS" w:hAnsi="Comic Sans MS"/>
          <w:sz w:val="20"/>
          <w:szCs w:val="20"/>
        </w:rPr>
        <w:t xml:space="preserve">         Oynaya oynaya gelin çocuklar </w:t>
      </w:r>
    </w:p>
    <w:p w:rsidR="00232ED1" w:rsidRPr="001D5D04" w:rsidRDefault="00232ED1" w:rsidP="00C910F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D5D04">
        <w:rPr>
          <w:rFonts w:ascii="Comic Sans MS" w:hAnsi="Comic Sans MS"/>
          <w:sz w:val="20"/>
          <w:szCs w:val="20"/>
        </w:rPr>
        <w:t xml:space="preserve">         El ele, el ele verin çocuklar.</w:t>
      </w:r>
    </w:p>
    <w:p w:rsidR="00232ED1" w:rsidRPr="001D5D04" w:rsidRDefault="00232ED1" w:rsidP="00C910F1">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232ED1" w:rsidRPr="001D5D04" w:rsidRDefault="00232ED1" w:rsidP="00C910F1">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232ED1" w:rsidRPr="001D5D04" w:rsidRDefault="00232ED1" w:rsidP="00C910F1">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232ED1" w:rsidRPr="001D5D04" w:rsidRDefault="00232ED1" w:rsidP="00C910F1">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1D5D04">
        <w:rPr>
          <w:rFonts w:ascii="Comic Sans MS" w:hAnsi="Comic Sans MS"/>
          <w:b/>
          <w:sz w:val="20"/>
          <w:szCs w:val="20"/>
        </w:rPr>
        <w:t>MATERYALLER</w:t>
      </w:r>
      <w:r w:rsidRPr="001D5D04">
        <w:rPr>
          <w:rFonts w:ascii="Comic Sans MS" w:hAnsi="Comic Sans MS"/>
          <w:b/>
          <w:sz w:val="20"/>
          <w:szCs w:val="20"/>
        </w:rPr>
        <w:tab/>
      </w:r>
    </w:p>
    <w:p w:rsidR="00232ED1" w:rsidRPr="001D5D04" w:rsidRDefault="00232ED1" w:rsidP="00C910F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D5D04">
        <w:rPr>
          <w:rFonts w:ascii="Comic Sans MS" w:hAnsi="Comic Sans MS"/>
          <w:sz w:val="20"/>
          <w:szCs w:val="20"/>
        </w:rPr>
        <w:t>CD, ses sistemi</w:t>
      </w:r>
      <w:r w:rsidRPr="001D5D04">
        <w:rPr>
          <w:rFonts w:ascii="Comic Sans MS" w:hAnsi="Comic Sans MS"/>
          <w:sz w:val="20"/>
          <w:szCs w:val="20"/>
        </w:rPr>
        <w:tab/>
      </w:r>
    </w:p>
    <w:p w:rsidR="00232ED1" w:rsidRPr="001D5D04" w:rsidRDefault="00232ED1" w:rsidP="00C910F1">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1D5D04">
        <w:rPr>
          <w:rFonts w:ascii="Comic Sans MS" w:hAnsi="Comic Sans MS"/>
          <w:b/>
          <w:sz w:val="20"/>
          <w:szCs w:val="20"/>
        </w:rPr>
        <w:t>KAVRAMLAR</w:t>
      </w:r>
    </w:p>
    <w:p w:rsidR="00232ED1" w:rsidRPr="001D5D04" w:rsidRDefault="00232ED1" w:rsidP="00C910F1">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232ED1" w:rsidRPr="001D5D04" w:rsidRDefault="00232ED1" w:rsidP="00C910F1">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1D5D04">
        <w:rPr>
          <w:rFonts w:ascii="Comic Sans MS" w:hAnsi="Comic Sans MS"/>
          <w:b/>
          <w:sz w:val="20"/>
          <w:szCs w:val="20"/>
        </w:rPr>
        <w:t>SÖZCÜKLER</w:t>
      </w:r>
      <w:r w:rsidRPr="001D5D04">
        <w:rPr>
          <w:rFonts w:ascii="Comic Sans MS" w:hAnsi="Comic Sans MS"/>
          <w:b/>
          <w:sz w:val="20"/>
          <w:szCs w:val="20"/>
        </w:rPr>
        <w:tab/>
      </w:r>
    </w:p>
    <w:p w:rsidR="00232ED1" w:rsidRPr="001D5D04" w:rsidRDefault="00232ED1" w:rsidP="00C910F1">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1D5D04">
        <w:rPr>
          <w:rFonts w:ascii="Comic Sans MS" w:hAnsi="Comic Sans MS"/>
          <w:sz w:val="20"/>
          <w:szCs w:val="20"/>
        </w:rPr>
        <w:tab/>
      </w:r>
    </w:p>
    <w:p w:rsidR="00232ED1" w:rsidRPr="001D5D04" w:rsidRDefault="00232ED1" w:rsidP="00C910F1">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1D5D04">
        <w:rPr>
          <w:rFonts w:ascii="Comic Sans MS" w:hAnsi="Comic Sans MS"/>
          <w:b/>
          <w:sz w:val="20"/>
          <w:szCs w:val="20"/>
        </w:rPr>
        <w:t>AİLE KATILIMI</w:t>
      </w:r>
    </w:p>
    <w:p w:rsidR="00232ED1" w:rsidRPr="001D5D04" w:rsidRDefault="00232ED1" w:rsidP="00C910F1">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232ED1" w:rsidRPr="001D5D04" w:rsidRDefault="00232ED1" w:rsidP="00C910F1">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1D5D04">
        <w:rPr>
          <w:rFonts w:ascii="Comic Sans MS" w:hAnsi="Comic Sans MS"/>
          <w:b/>
          <w:sz w:val="20"/>
          <w:szCs w:val="20"/>
        </w:rPr>
        <w:t>UYARLAMA</w:t>
      </w:r>
    </w:p>
    <w:p w:rsidR="00232ED1" w:rsidRPr="001D5D04" w:rsidRDefault="00232ED1" w:rsidP="00C910F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D5D04">
        <w:rPr>
          <w:rFonts w:ascii="Comic Sans MS" w:hAnsi="Comic Sans MS"/>
          <w:sz w:val="20"/>
          <w:szCs w:val="20"/>
        </w:rPr>
        <w:t>Sınıfta kaynaştırma öğrencisi var  ise uyarlama rehber öğretmen ile birlikte alınır.</w:t>
      </w:r>
    </w:p>
    <w:p w:rsidR="00232ED1" w:rsidRPr="001D5D04" w:rsidRDefault="00232ED1" w:rsidP="00C910F1">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232ED1" w:rsidRPr="001D5D04" w:rsidRDefault="00232ED1" w:rsidP="00C910F1">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1D5D04">
        <w:rPr>
          <w:rFonts w:ascii="Comic Sans MS" w:hAnsi="Comic Sans MS"/>
          <w:b/>
          <w:sz w:val="20"/>
          <w:szCs w:val="20"/>
        </w:rPr>
        <w:t>DEĞERLENDİRME</w:t>
      </w:r>
    </w:p>
    <w:p w:rsidR="00232ED1" w:rsidRPr="001D5D04" w:rsidRDefault="00232ED1" w:rsidP="00C910F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D5D04">
        <w:rPr>
          <w:rFonts w:ascii="Comic Sans MS" w:hAnsi="Comic Sans MS"/>
          <w:sz w:val="20"/>
          <w:szCs w:val="20"/>
        </w:rPr>
        <w:t>Bugün söylediğimiz şarkının adı neydi?</w:t>
      </w:r>
    </w:p>
    <w:p w:rsidR="00232ED1" w:rsidRPr="001D5D04" w:rsidRDefault="00232ED1" w:rsidP="00C910F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D5D04">
        <w:rPr>
          <w:rFonts w:ascii="Comic Sans MS" w:hAnsi="Comic Sans MS"/>
          <w:sz w:val="20"/>
          <w:szCs w:val="20"/>
        </w:rPr>
        <w:t>Bildiğiniz başka şarkılar var mı?</w:t>
      </w:r>
    </w:p>
    <w:p w:rsidR="00232ED1" w:rsidRPr="001D5D04" w:rsidRDefault="00232ED1" w:rsidP="00C910F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D5D04">
        <w:rPr>
          <w:rFonts w:ascii="Comic Sans MS" w:hAnsi="Comic Sans MS"/>
          <w:sz w:val="20"/>
          <w:szCs w:val="20"/>
        </w:rPr>
        <w:t>Şarkıda nasıl bir dünyadan bahsediliyor?</w:t>
      </w:r>
    </w:p>
    <w:p w:rsidR="00232ED1" w:rsidRPr="001D5D04" w:rsidRDefault="00232ED1" w:rsidP="00C910F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D5D04">
        <w:rPr>
          <w:rFonts w:ascii="Comic Sans MS" w:hAnsi="Comic Sans MS"/>
          <w:sz w:val="20"/>
          <w:szCs w:val="20"/>
        </w:rPr>
        <w:t>Sen nasıl bir dünyada yaşamak istersin?</w:t>
      </w:r>
    </w:p>
    <w:p w:rsidR="00232ED1" w:rsidRPr="001D5D04" w:rsidRDefault="00232ED1" w:rsidP="00C910F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sectPr w:rsidR="00232ED1" w:rsidRPr="001D5D04" w:rsidSect="00284D5B">
      <w:pgSz w:w="16838" w:h="11906" w:orient="landscape"/>
      <w:pgMar w:top="1417" w:right="1417" w:bottom="1417" w:left="1417" w:header="708" w:footer="708" w:gutter="0"/>
      <w:cols w:space="708"/>
      <w:rtlGutter/>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938C5"/>
    <w:multiLevelType w:val="hybridMultilevel"/>
    <w:tmpl w:val="522E2D6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74D42BB"/>
    <w:multiLevelType w:val="hybridMultilevel"/>
    <w:tmpl w:val="20F232C6"/>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
    <w:nsid w:val="0EED56BA"/>
    <w:multiLevelType w:val="hybridMultilevel"/>
    <w:tmpl w:val="C0C621F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1BF1274F"/>
    <w:multiLevelType w:val="hybridMultilevel"/>
    <w:tmpl w:val="75DAB7A8"/>
    <w:lvl w:ilvl="0" w:tplc="EC947B08">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4">
    <w:nsid w:val="1C6741FB"/>
    <w:multiLevelType w:val="hybridMultilevel"/>
    <w:tmpl w:val="0F9E9FB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2C9B645E"/>
    <w:multiLevelType w:val="hybridMultilevel"/>
    <w:tmpl w:val="8A846FA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3CE13B03"/>
    <w:multiLevelType w:val="hybridMultilevel"/>
    <w:tmpl w:val="63DED53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75476A9"/>
    <w:multiLevelType w:val="hybridMultilevel"/>
    <w:tmpl w:val="0E6E162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6F1A1665"/>
    <w:multiLevelType w:val="hybridMultilevel"/>
    <w:tmpl w:val="8BB65C0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7BBC40DC"/>
    <w:multiLevelType w:val="hybridMultilevel"/>
    <w:tmpl w:val="DAAA506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3"/>
  </w:num>
  <w:num w:numId="2">
    <w:abstractNumId w:val="8"/>
  </w:num>
  <w:num w:numId="3">
    <w:abstractNumId w:val="1"/>
  </w:num>
  <w:num w:numId="4">
    <w:abstractNumId w:val="2"/>
  </w:num>
  <w:num w:numId="5">
    <w:abstractNumId w:val="4"/>
  </w:num>
  <w:num w:numId="6">
    <w:abstractNumId w:val="9"/>
  </w:num>
  <w:num w:numId="7">
    <w:abstractNumId w:val="0"/>
  </w:num>
  <w:num w:numId="8">
    <w:abstractNumId w:val="5"/>
  </w:num>
  <w:num w:numId="9">
    <w:abstractNumId w:val="6"/>
  </w:num>
  <w:num w:numId="10">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9"/>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61844"/>
    <w:rsid w:val="000B4633"/>
    <w:rsid w:val="00134AAB"/>
    <w:rsid w:val="001630F6"/>
    <w:rsid w:val="001D5D04"/>
    <w:rsid w:val="00212FA1"/>
    <w:rsid w:val="00232ED1"/>
    <w:rsid w:val="00284D5B"/>
    <w:rsid w:val="003342B6"/>
    <w:rsid w:val="00357997"/>
    <w:rsid w:val="004227BD"/>
    <w:rsid w:val="005703CE"/>
    <w:rsid w:val="005E3034"/>
    <w:rsid w:val="00611ED2"/>
    <w:rsid w:val="006445A8"/>
    <w:rsid w:val="00691096"/>
    <w:rsid w:val="006C763E"/>
    <w:rsid w:val="00724D6A"/>
    <w:rsid w:val="007B6875"/>
    <w:rsid w:val="007B7B21"/>
    <w:rsid w:val="00845F54"/>
    <w:rsid w:val="008D24D8"/>
    <w:rsid w:val="00960FBC"/>
    <w:rsid w:val="009D09B3"/>
    <w:rsid w:val="00A15649"/>
    <w:rsid w:val="00A427AA"/>
    <w:rsid w:val="00AE7C8B"/>
    <w:rsid w:val="00B90486"/>
    <w:rsid w:val="00BB5675"/>
    <w:rsid w:val="00BC2F1E"/>
    <w:rsid w:val="00C228DD"/>
    <w:rsid w:val="00C41D57"/>
    <w:rsid w:val="00C55225"/>
    <w:rsid w:val="00C910F1"/>
    <w:rsid w:val="00CF2133"/>
    <w:rsid w:val="00D653D0"/>
    <w:rsid w:val="00DA585F"/>
    <w:rsid w:val="00DB4276"/>
    <w:rsid w:val="00DE346D"/>
    <w:rsid w:val="00E3753A"/>
    <w:rsid w:val="00E71A1E"/>
    <w:rsid w:val="00E7276B"/>
    <w:rsid w:val="00E7339D"/>
    <w:rsid w:val="00E9679B"/>
    <w:rsid w:val="00EA520B"/>
    <w:rsid w:val="00EA610D"/>
    <w:rsid w:val="00EF083C"/>
    <w:rsid w:val="00F118A8"/>
    <w:rsid w:val="00F61844"/>
    <w:rsid w:val="00F86C54"/>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1844"/>
    <w:pPr>
      <w:spacing w:after="200" w:line="276" w:lineRule="auto"/>
    </w:pPr>
    <w:rPr>
      <w:lang w:val="en-US"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5703CE"/>
    <w:pPr>
      <w:ind w:left="720"/>
      <w:contextualSpacing/>
    </w:pPr>
  </w:style>
  <w:style w:type="paragraph" w:styleId="NoSpacing">
    <w:name w:val="No Spacing"/>
    <w:uiPriority w:val="99"/>
    <w:qFormat/>
    <w:rsid w:val="00E71A1E"/>
    <w:rPr>
      <w:lang w:val="en-US"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27</TotalTime>
  <Pages>6</Pages>
  <Words>895</Words>
  <Characters>5108</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Dilek DEMIR</dc:creator>
  <cp:keywords/>
  <dc:description/>
  <cp:lastModifiedBy>harun</cp:lastModifiedBy>
  <cp:revision>26</cp:revision>
  <dcterms:created xsi:type="dcterms:W3CDTF">2015-05-10T08:43:00Z</dcterms:created>
  <dcterms:modified xsi:type="dcterms:W3CDTF">2016-08-27T20:32:00Z</dcterms:modified>
</cp:coreProperties>
</file>